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77A6" w:rsidRDefault="005877A6" w:rsidP="008A48C7">
      <w:pPr>
        <w:pStyle w:val="ASDEFCONNormal"/>
        <w:jc w:val="center"/>
      </w:pPr>
      <w:bookmarkStart w:id="0" w:name="_Toc515805636"/>
      <w:bookmarkStart w:id="1" w:name="_Toc515805641"/>
      <w:bookmarkStart w:id="2" w:name="_GoBack"/>
      <w:bookmarkEnd w:id="2"/>
      <w:r>
        <w:t>GUIDANCE PAGES TO BE DELETED WHEN PUBLISHED</w:t>
      </w:r>
    </w:p>
    <w:p w:rsidR="005877A6" w:rsidRPr="00366BD6" w:rsidRDefault="00366BD6" w:rsidP="008A48C7">
      <w:pPr>
        <w:pStyle w:val="ASDEFCONTitle"/>
      </w:pPr>
      <w:r w:rsidRPr="00366BD6">
        <w:t>ASDEFCON (SUPPORT)</w:t>
      </w:r>
    </w:p>
    <w:p w:rsidR="005877A6" w:rsidRDefault="005877A6" w:rsidP="008A48C7">
      <w:pPr>
        <w:pStyle w:val="ASDEFCONTitle"/>
      </w:pPr>
      <w:r>
        <w:t>SECTION 1: GUIDANCE for DSD-SUP-PROC</w:t>
      </w:r>
    </w:p>
    <w:p w:rsidR="005877A6" w:rsidRDefault="005877A6" w:rsidP="008A48C7">
      <w:pPr>
        <w:pStyle w:val="ASDEFCONTitle"/>
        <w:spacing w:before="0"/>
      </w:pPr>
      <w:r>
        <w:t>(Procurement Services)</w:t>
      </w:r>
    </w:p>
    <w:p w:rsidR="009700F4" w:rsidRDefault="009700F4" w:rsidP="009700F4">
      <w:pPr>
        <w:pStyle w:val="GuideMarginHead-ASDEFCON"/>
      </w:pPr>
      <w:r w:rsidRPr="00C2666C">
        <w:rPr>
          <w:u w:val="single"/>
        </w:rPr>
        <w:t>Status</w:t>
      </w:r>
      <w:r>
        <w:rPr>
          <w:rStyle w:val="MarginheadingChar"/>
        </w:rPr>
        <w:t>:</w:t>
      </w:r>
      <w:r>
        <w:tab/>
        <w:t>Optional</w:t>
      </w:r>
    </w:p>
    <w:p w:rsidR="009700F4" w:rsidRDefault="009700F4" w:rsidP="009700F4">
      <w:pPr>
        <w:pStyle w:val="GuideText-ASDEFCON"/>
      </w:pPr>
      <w:r>
        <w:t>This DSD is for use in Contracts where the Contractor is required to procure items</w:t>
      </w:r>
      <w:r w:rsidR="001A71ED">
        <w:t xml:space="preserve"> (identified in SOW Annex A)</w:t>
      </w:r>
      <w:r>
        <w:t xml:space="preserve"> for use by Defence, as part of</w:t>
      </w:r>
      <w:r w:rsidR="001A71ED">
        <w:t xml:space="preserve"> the</w:t>
      </w:r>
      <w:r>
        <w:t xml:space="preserve"> Supply Services.</w:t>
      </w:r>
    </w:p>
    <w:p w:rsidR="005877A6" w:rsidRDefault="005877A6" w:rsidP="008A48C7">
      <w:pPr>
        <w:pStyle w:val="GuideMarginHead-ASDEFCON"/>
      </w:pPr>
      <w:r w:rsidRPr="00366BD6">
        <w:rPr>
          <w:u w:val="single"/>
        </w:rPr>
        <w:t>Purpose</w:t>
      </w:r>
      <w:r>
        <w:rPr>
          <w:rStyle w:val="MarginheadingChar"/>
        </w:rPr>
        <w:t>:</w:t>
      </w:r>
      <w:r>
        <w:tab/>
        <w:t xml:space="preserve">Refer to ‘Description and Intended Use’, clause </w:t>
      </w:r>
      <w:r w:rsidR="00D12164">
        <w:fldChar w:fldCharType="begin"/>
      </w:r>
      <w:r w:rsidR="00D12164">
        <w:instrText xml:space="preserve"> REF _Ref423956502 \r \h </w:instrText>
      </w:r>
      <w:r w:rsidR="00D12164">
        <w:fldChar w:fldCharType="separate"/>
      </w:r>
      <w:r w:rsidR="00A64C01">
        <w:t>3</w:t>
      </w:r>
      <w:r w:rsidR="00D12164">
        <w:fldChar w:fldCharType="end"/>
      </w:r>
      <w:r>
        <w:t>.</w:t>
      </w:r>
    </w:p>
    <w:p w:rsidR="00692376" w:rsidRDefault="005877A6" w:rsidP="008A48C7">
      <w:pPr>
        <w:pStyle w:val="GuideMarginHead-ASDEFCON"/>
      </w:pPr>
      <w:r w:rsidRPr="00366BD6">
        <w:rPr>
          <w:u w:val="single"/>
        </w:rPr>
        <w:t>Policy</w:t>
      </w:r>
      <w:r>
        <w:rPr>
          <w:rStyle w:val="MarginheadingChar"/>
        </w:rPr>
        <w:t>:</w:t>
      </w:r>
      <w:r>
        <w:tab/>
      </w:r>
      <w:r w:rsidR="007A38F8">
        <w:t>Refer to the ERP System Steps library ‘process overview’ for</w:t>
      </w:r>
      <w:r w:rsidR="00660264">
        <w:t xml:space="preserve"> the </w:t>
      </w:r>
      <w:r w:rsidR="00660264" w:rsidRPr="00660264">
        <w:rPr>
          <w:i/>
        </w:rPr>
        <w:t>Supply Chain Management</w:t>
      </w:r>
      <w:r w:rsidR="006A2740">
        <w:t xml:space="preserve"> (SCM)</w:t>
      </w:r>
      <w:r w:rsidR="006A2740" w:rsidRPr="006A2740">
        <w:t xml:space="preserve"> </w:t>
      </w:r>
      <w:r w:rsidR="006A2740">
        <w:t>work stream</w:t>
      </w:r>
      <w:r w:rsidR="00660264">
        <w:t>.</w:t>
      </w:r>
    </w:p>
    <w:p w:rsidR="005877A6" w:rsidRDefault="005877A6" w:rsidP="008A48C7">
      <w:pPr>
        <w:pStyle w:val="GuideMarginHead-ASDEFCON"/>
      </w:pPr>
      <w:r w:rsidRPr="00366BD6">
        <w:rPr>
          <w:u w:val="single"/>
        </w:rPr>
        <w:t>Guidance</w:t>
      </w:r>
      <w:r>
        <w:tab/>
        <w:t xml:space="preserve">This DSD is for use when the Contract </w:t>
      </w:r>
      <w:r w:rsidR="0070009B">
        <w:t xml:space="preserve">is to </w:t>
      </w:r>
      <w:r>
        <w:t xml:space="preserve">include procurement </w:t>
      </w:r>
      <w:r w:rsidR="008A4492">
        <w:t>S</w:t>
      </w:r>
      <w:r>
        <w:t>ervices</w:t>
      </w:r>
      <w:r w:rsidR="0070009B">
        <w:t>,</w:t>
      </w:r>
      <w:r w:rsidR="001A0449">
        <w:t xml:space="preserve"> </w:t>
      </w:r>
      <w:r w:rsidR="0070009B">
        <w:t>whereby the Contractor acquire</w:t>
      </w:r>
      <w:r w:rsidR="006A2740">
        <w:t>s</w:t>
      </w:r>
      <w:r w:rsidR="0070009B">
        <w:t xml:space="preserve"> RIs and non-RIs for delivery to Defence. </w:t>
      </w:r>
      <w:r w:rsidR="009E7B4E">
        <w:t xml:space="preserve"> Note </w:t>
      </w:r>
      <w:r w:rsidR="001A0449">
        <w:t xml:space="preserve">that </w:t>
      </w:r>
      <w:r w:rsidR="009E7B4E">
        <w:t xml:space="preserve">these procurements are </w:t>
      </w:r>
      <w:r w:rsidR="006A2740">
        <w:t xml:space="preserve">to be </w:t>
      </w:r>
      <w:r w:rsidR="009E7B4E">
        <w:t>made directly with supplier</w:t>
      </w:r>
      <w:r w:rsidR="006A2740">
        <w:t>(s)</w:t>
      </w:r>
      <w:r w:rsidR="009E7B4E">
        <w:t xml:space="preserve"> and </w:t>
      </w:r>
      <w:r w:rsidR="006A2740">
        <w:t xml:space="preserve">are </w:t>
      </w:r>
      <w:r w:rsidR="001A0449">
        <w:t xml:space="preserve">not </w:t>
      </w:r>
      <w:r w:rsidR="009E7B4E">
        <w:t>orders</w:t>
      </w:r>
      <w:r w:rsidR="001A0449">
        <w:t xml:space="preserve"> </w:t>
      </w:r>
      <w:r w:rsidR="006A2740">
        <w:t xml:space="preserve">created </w:t>
      </w:r>
      <w:r w:rsidR="009E7B4E">
        <w:t xml:space="preserve">by </w:t>
      </w:r>
      <w:r w:rsidR="006A2740">
        <w:t xml:space="preserve">the Contractor </w:t>
      </w:r>
      <w:r w:rsidR="009E7B4E">
        <w:t xml:space="preserve">placing demands </w:t>
      </w:r>
      <w:r w:rsidR="006A2740">
        <w:t>in a</w:t>
      </w:r>
      <w:r w:rsidR="009E7B4E">
        <w:t xml:space="preserve"> </w:t>
      </w:r>
      <w:r w:rsidR="006A2740">
        <w:t>Defence information system</w:t>
      </w:r>
      <w:r w:rsidR="009E7B4E">
        <w:t xml:space="preserve"> to access </w:t>
      </w:r>
      <w:r w:rsidR="006A2740">
        <w:t>other</w:t>
      </w:r>
      <w:r w:rsidR="009E7B4E">
        <w:t xml:space="preserve"> Commonwealth contracts or standing offers</w:t>
      </w:r>
      <w:r w:rsidR="001A71ED">
        <w:t xml:space="preserve">. </w:t>
      </w:r>
      <w:r w:rsidR="001A71ED" w:rsidRPr="001A71ED">
        <w:t xml:space="preserve"> </w:t>
      </w:r>
      <w:r w:rsidR="001A71ED">
        <w:t xml:space="preserve">If Items will be procured </w:t>
      </w:r>
      <w:r w:rsidR="009E7B4E">
        <w:t xml:space="preserve">as </w:t>
      </w:r>
      <w:r w:rsidR="006A2740">
        <w:t xml:space="preserve">an </w:t>
      </w:r>
      <w:r w:rsidR="009E7B4E">
        <w:t xml:space="preserve">order </w:t>
      </w:r>
      <w:r w:rsidR="001A71ED">
        <w:t xml:space="preserve">through </w:t>
      </w:r>
      <w:r w:rsidR="009E7B4E">
        <w:t>a</w:t>
      </w:r>
      <w:r w:rsidR="001A71ED">
        <w:t xml:space="preserve"> Defence </w:t>
      </w:r>
      <w:r w:rsidR="009E7B4E">
        <w:t>information s</w:t>
      </w:r>
      <w:r w:rsidR="001A71ED">
        <w:t>ystem</w:t>
      </w:r>
      <w:r w:rsidR="001A0449">
        <w:t xml:space="preserve">, </w:t>
      </w:r>
      <w:r w:rsidR="009E7B4E">
        <w:t>refer to</w:t>
      </w:r>
      <w:r w:rsidR="001A71ED">
        <w:t xml:space="preserve"> </w:t>
      </w:r>
      <w:r w:rsidR="001A0449">
        <w:t>DSD-SUP-</w:t>
      </w:r>
      <w:r w:rsidR="009E7B4E">
        <w:t>DESCM</w:t>
      </w:r>
      <w:r w:rsidR="001A0449">
        <w:t>.</w:t>
      </w:r>
    </w:p>
    <w:p w:rsidR="00E16753" w:rsidRDefault="00E16753" w:rsidP="00E16753">
      <w:pPr>
        <w:pStyle w:val="GuideText-ASDEFCON"/>
      </w:pPr>
      <w:r>
        <w:t xml:space="preserve">The Defence Enterprise Resource Planning Solution (ERP) will replace </w:t>
      </w:r>
      <w:r w:rsidRPr="00ED2AF4">
        <w:t>existing</w:t>
      </w:r>
      <w:r>
        <w:t xml:space="preserve"> Defence information systems over a number of years</w:t>
      </w:r>
      <w:r w:rsidR="00A27CC6">
        <w:t xml:space="preserve"> </w:t>
      </w:r>
      <w:r>
        <w:t>(n</w:t>
      </w:r>
      <w:r w:rsidR="00A27CC6">
        <w:t>ote: the ‘solution’ comprises the</w:t>
      </w:r>
      <w:r>
        <w:t xml:space="preserve"> ERP ‘system’ and </w:t>
      </w:r>
      <w:r w:rsidR="00A27CC6">
        <w:t xml:space="preserve">related processes, with links the external </w:t>
      </w:r>
      <w:r>
        <w:t>systems).  For further information, refer to the ERP website</w:t>
      </w:r>
      <w:r w:rsidR="00A27CC6">
        <w:t>:</w:t>
      </w:r>
      <w:r>
        <w:t xml:space="preserve"> </w:t>
      </w:r>
      <w:hyperlink r:id="rId8" w:history="1">
        <w:r w:rsidRPr="00D31CBC">
          <w:rPr>
            <w:rStyle w:val="Hyperlink"/>
          </w:rPr>
          <w:t>https://www.defence.gov.au/business-industry/industry-capability-programs/enterprise-resource-planning-program</w:t>
        </w:r>
      </w:hyperlink>
      <w:r>
        <w:t>.</w:t>
      </w:r>
    </w:p>
    <w:p w:rsidR="005877A6" w:rsidRDefault="005877A6" w:rsidP="008A48C7">
      <w:pPr>
        <w:pStyle w:val="GuideText-ASDEFCON"/>
      </w:pPr>
      <w:r>
        <w:t xml:space="preserve">The majority of Items to be procured by the Contractor </w:t>
      </w:r>
      <w:r w:rsidR="001A0449">
        <w:t>are</w:t>
      </w:r>
      <w:r>
        <w:t xml:space="preserve"> expected to be Non-RIs, as the initial outfit of RIs would have been established </w:t>
      </w:r>
      <w:r w:rsidR="00E16753">
        <w:t xml:space="preserve">under </w:t>
      </w:r>
      <w:r w:rsidR="001A0449">
        <w:t xml:space="preserve">a </w:t>
      </w:r>
      <w:r>
        <w:t xml:space="preserve">Contract </w:t>
      </w:r>
      <w:r w:rsidR="00B9678C">
        <w:t xml:space="preserve">(Acquisition) </w:t>
      </w:r>
      <w:r w:rsidR="00E16753">
        <w:t xml:space="preserve">and sustained by </w:t>
      </w:r>
      <w:r>
        <w:t xml:space="preserve">previous </w:t>
      </w:r>
      <w:r w:rsidR="00B9678C">
        <w:t>s</w:t>
      </w:r>
      <w:r>
        <w:t xml:space="preserve">upport </w:t>
      </w:r>
      <w:r w:rsidR="001A0449">
        <w:t>activities</w:t>
      </w:r>
      <w:r>
        <w:t>.  Although different circumstances may lead to the procurement of Non-RIs</w:t>
      </w:r>
      <w:r w:rsidR="008A4492">
        <w:t>,</w:t>
      </w:r>
      <w:r>
        <w:t xml:space="preserve"> as opposed to RIs, the procurement process is the same.  In both cases, the specification and quantity will </w:t>
      </w:r>
      <w:r w:rsidR="00E16753">
        <w:t>be</w:t>
      </w:r>
      <w:r>
        <w:t xml:space="preserve"> determined </w:t>
      </w:r>
      <w:r w:rsidR="00D62508">
        <w:t xml:space="preserve">by </w:t>
      </w:r>
      <w:r>
        <w:t xml:space="preserve">another process, </w:t>
      </w:r>
      <w:r w:rsidR="001A0449">
        <w:t xml:space="preserve">including </w:t>
      </w:r>
      <w:r w:rsidR="00D62508">
        <w:t xml:space="preserve">under </w:t>
      </w:r>
      <w:r>
        <w:t>DSD-SUP-SACC</w:t>
      </w:r>
      <w:r w:rsidR="001A0449">
        <w:t xml:space="preserve"> or by the Commonwealth</w:t>
      </w:r>
      <w:r>
        <w:t>.</w:t>
      </w:r>
    </w:p>
    <w:p w:rsidR="005877A6" w:rsidRDefault="005877A6" w:rsidP="008A48C7">
      <w:pPr>
        <w:pStyle w:val="GuideText-ASDEFCON"/>
      </w:pPr>
      <w:r>
        <w:t xml:space="preserve">The procurement of resources </w:t>
      </w:r>
      <w:r w:rsidR="00866F9D">
        <w:t>to be</w:t>
      </w:r>
      <w:r>
        <w:t xml:space="preserve"> consumed by the Contractor during the provision of </w:t>
      </w:r>
      <w:r w:rsidR="00D62508">
        <w:t xml:space="preserve">other </w:t>
      </w:r>
      <w:r>
        <w:t xml:space="preserve">Services </w:t>
      </w:r>
      <w:r w:rsidR="001A0449">
        <w:t xml:space="preserve">(eg, Maintenance Services) </w:t>
      </w:r>
      <w:r>
        <w:t>is the Contractor’s responsibility and not included under this DSD</w:t>
      </w:r>
      <w:r w:rsidR="001A0449">
        <w:t xml:space="preserve"> (for clarity, this is </w:t>
      </w:r>
      <w:r w:rsidR="00D62508">
        <w:t>identified in</w:t>
      </w:r>
      <w:r w:rsidR="001A0449">
        <w:t xml:space="preserve"> DSD-SUP-SERV)</w:t>
      </w:r>
      <w:r>
        <w:t>.</w:t>
      </w:r>
      <w:r w:rsidR="00E648E1">
        <w:t xml:space="preserve">  Th</w:t>
      </w:r>
      <w:r w:rsidR="00D62508">
        <w:t>is</w:t>
      </w:r>
      <w:r w:rsidR="00E648E1">
        <w:t xml:space="preserve"> DSD could be used, however, when the support agency </w:t>
      </w:r>
      <w:r w:rsidR="00051AA6">
        <w:t xml:space="preserve">wants </w:t>
      </w:r>
      <w:r w:rsidR="00E648E1">
        <w:t xml:space="preserve">to retain control of </w:t>
      </w:r>
      <w:r w:rsidR="00051AA6">
        <w:t xml:space="preserve">all </w:t>
      </w:r>
      <w:r w:rsidR="00E648E1">
        <w:t xml:space="preserve">spares procurement, and to manage </w:t>
      </w:r>
      <w:r w:rsidR="00866F9D">
        <w:t>all</w:t>
      </w:r>
      <w:r w:rsidR="00051AA6">
        <w:t xml:space="preserve"> </w:t>
      </w:r>
      <w:r w:rsidR="00E648E1">
        <w:t>procurement</w:t>
      </w:r>
      <w:r w:rsidR="00051AA6">
        <w:t>s</w:t>
      </w:r>
      <w:r w:rsidR="00E648E1">
        <w:t xml:space="preserve"> </w:t>
      </w:r>
      <w:r w:rsidR="00051AA6">
        <w:t xml:space="preserve">(including of non-RIs) </w:t>
      </w:r>
      <w:r w:rsidR="00D62508">
        <w:t xml:space="preserve">as </w:t>
      </w:r>
      <w:r w:rsidR="00E648E1">
        <w:t xml:space="preserve">a separate </w:t>
      </w:r>
      <w:r w:rsidR="00D62508">
        <w:t>activity</w:t>
      </w:r>
      <w:r w:rsidR="00E648E1">
        <w:t xml:space="preserve"> (</w:t>
      </w:r>
      <w:r w:rsidR="00051AA6">
        <w:t>with some</w:t>
      </w:r>
      <w:r w:rsidR="00D62508">
        <w:t xml:space="preserve"> </w:t>
      </w:r>
      <w:r w:rsidR="00051AA6">
        <w:t xml:space="preserve">minor </w:t>
      </w:r>
      <w:r w:rsidR="00D62508">
        <w:t>tailoring of DSD-SUP-SERV</w:t>
      </w:r>
      <w:r w:rsidR="00E648E1">
        <w:t>).</w:t>
      </w:r>
    </w:p>
    <w:p w:rsidR="005877A6" w:rsidRDefault="005877A6" w:rsidP="008A48C7">
      <w:pPr>
        <w:pStyle w:val="GuideText-ASDEFCON"/>
      </w:pPr>
      <w:r>
        <w:t xml:space="preserve">The drafter should use this DSD when the Contractor </w:t>
      </w:r>
      <w:r w:rsidR="00051AA6">
        <w:t xml:space="preserve">will be required </w:t>
      </w:r>
      <w:r>
        <w:t>to effect procurement</w:t>
      </w:r>
      <w:r w:rsidR="00051AA6">
        <w:t>s</w:t>
      </w:r>
      <w:r>
        <w:t xml:space="preserve"> outside of </w:t>
      </w:r>
      <w:r w:rsidR="00051AA6">
        <w:t>ERP</w:t>
      </w:r>
      <w:r>
        <w:t xml:space="preserve">.  </w:t>
      </w:r>
      <w:r w:rsidR="00051AA6">
        <w:t>D</w:t>
      </w:r>
      <w:r>
        <w:t>rafter</w:t>
      </w:r>
      <w:r w:rsidR="00051AA6">
        <w:t>s</w:t>
      </w:r>
      <w:r>
        <w:t xml:space="preserve"> should note that there may be circumstances where procurement</w:t>
      </w:r>
      <w:r w:rsidR="00E648E1">
        <w:t>s</w:t>
      </w:r>
      <w:r>
        <w:t xml:space="preserve"> will be achieved </w:t>
      </w:r>
      <w:r w:rsidR="00051AA6">
        <w:t xml:space="preserve">using </w:t>
      </w:r>
      <w:r w:rsidR="005400A4">
        <w:t xml:space="preserve">both </w:t>
      </w:r>
      <w:r>
        <w:t>this DSD and DSD-SUP-</w:t>
      </w:r>
      <w:r w:rsidR="00051AA6">
        <w:t xml:space="preserve">DESCM </w:t>
      </w:r>
      <w:r w:rsidR="00A91C10">
        <w:t>for different Stock Items</w:t>
      </w:r>
      <w:r>
        <w:t>.</w:t>
      </w:r>
    </w:p>
    <w:p w:rsidR="005877A6" w:rsidRDefault="005877A6" w:rsidP="008A48C7">
      <w:pPr>
        <w:pStyle w:val="GuideMarginHead-ASDEFCON"/>
      </w:pPr>
      <w:r w:rsidRPr="00461BCB">
        <w:rPr>
          <w:u w:val="single"/>
        </w:rPr>
        <w:t>Related Clauses/Documents</w:t>
      </w:r>
      <w:r>
        <w:t>:</w:t>
      </w:r>
    </w:p>
    <w:p w:rsidR="005877A6" w:rsidRDefault="00A91C10" w:rsidP="008A48C7">
      <w:pPr>
        <w:pStyle w:val="GuideText-ASDEFCON"/>
      </w:pPr>
      <w:r>
        <w:t xml:space="preserve">Draft SOW clause 7, </w:t>
      </w:r>
      <w:r w:rsidR="005877A6">
        <w:t>Supply Support</w:t>
      </w:r>
    </w:p>
    <w:p w:rsidR="005877A6" w:rsidRDefault="005877A6" w:rsidP="008A48C7">
      <w:pPr>
        <w:pStyle w:val="GuideText-ASDEFCON"/>
      </w:pPr>
      <w:r>
        <w:t>DSD-MNT-M</w:t>
      </w:r>
      <w:r w:rsidR="00BB7C26">
        <w:t>G</w:t>
      </w:r>
      <w:r>
        <w:t>T</w:t>
      </w:r>
      <w:r w:rsidR="00331F8F">
        <w:t>, Management of Maintenance Services</w:t>
      </w:r>
    </w:p>
    <w:p w:rsidR="005877A6" w:rsidRDefault="005877A6" w:rsidP="008A48C7">
      <w:pPr>
        <w:pStyle w:val="GuideText-ASDEFCON"/>
      </w:pPr>
      <w:r>
        <w:t>DSD-SUP-SACC</w:t>
      </w:r>
      <w:r w:rsidR="00331F8F">
        <w:t>, Stock Assessment, Codification and Cataloguing</w:t>
      </w:r>
    </w:p>
    <w:p w:rsidR="005877A6" w:rsidRDefault="005877A6" w:rsidP="008A48C7">
      <w:pPr>
        <w:pStyle w:val="GuideText-ASDEFCON"/>
      </w:pPr>
      <w:r>
        <w:t>DSD-SUP-</w:t>
      </w:r>
      <w:r w:rsidR="00051AA6">
        <w:t>DESCM</w:t>
      </w:r>
      <w:r w:rsidR="00331F8F">
        <w:t xml:space="preserve">, </w:t>
      </w:r>
      <w:r w:rsidR="00051AA6">
        <w:t>Defence ERP</w:t>
      </w:r>
      <w:r w:rsidR="00C62216">
        <w:t xml:space="preserve"> Use</w:t>
      </w:r>
      <w:r w:rsidR="00051AA6">
        <w:t xml:space="preserve"> – Supply Chain Management</w:t>
      </w:r>
    </w:p>
    <w:p w:rsidR="005877A6" w:rsidRDefault="005877A6" w:rsidP="008A48C7">
      <w:pPr>
        <w:pStyle w:val="GuideText-ASDEFCON"/>
      </w:pPr>
      <w:r>
        <w:t>DSD-SUP-SERV</w:t>
      </w:r>
      <w:r w:rsidR="00331F8F">
        <w:t>, Routine Supply Services</w:t>
      </w:r>
    </w:p>
    <w:p w:rsidR="005877A6" w:rsidRDefault="00092A4E" w:rsidP="008A48C7">
      <w:pPr>
        <w:pStyle w:val="GuideMarginHead-ASDEFCON"/>
      </w:pPr>
      <w:r>
        <w:rPr>
          <w:u w:val="single"/>
        </w:rPr>
        <w:t>Optional</w:t>
      </w:r>
      <w:r w:rsidRPr="00461BCB">
        <w:rPr>
          <w:u w:val="single"/>
        </w:rPr>
        <w:t xml:space="preserve"> </w:t>
      </w:r>
      <w:r w:rsidR="005877A6" w:rsidRPr="00461BCB">
        <w:rPr>
          <w:u w:val="single"/>
        </w:rPr>
        <w:t>Clauses</w:t>
      </w:r>
      <w:r w:rsidR="005877A6">
        <w:t>:</w:t>
      </w:r>
      <w:r w:rsidR="005877A6">
        <w:tab/>
        <w:t>None</w:t>
      </w:r>
    </w:p>
    <w:p w:rsidR="005877A6" w:rsidRDefault="00D1127D" w:rsidP="008A48C7">
      <w:pPr>
        <w:pStyle w:val="GuideLV3Head-ASDEFCON"/>
        <w:ind w:left="1701" w:hanging="1701"/>
      </w:pPr>
      <w:r>
        <w:fldChar w:fldCharType="begin"/>
      </w:r>
      <w:r>
        <w:instrText xml:space="preserve"> REF _Ref293383223 \r \h </w:instrText>
      </w:r>
      <w:r w:rsidR="004E44D7">
        <w:instrText xml:space="preserve"> \* MERGEFORMAT </w:instrText>
      </w:r>
      <w:r>
        <w:fldChar w:fldCharType="separate"/>
      </w:r>
      <w:r w:rsidR="00A64C01">
        <w:t>6.2.2</w:t>
      </w:r>
      <w:r>
        <w:fldChar w:fldCharType="end"/>
      </w:r>
      <w:r w:rsidR="00BB7C26">
        <w:tab/>
      </w:r>
      <w:r w:rsidR="005877A6">
        <w:t>Purchase of Repairable Items</w:t>
      </w:r>
    </w:p>
    <w:p w:rsidR="005877A6" w:rsidRDefault="005877A6" w:rsidP="008A48C7">
      <w:pPr>
        <w:pStyle w:val="GuideMarginHead-ASDEFCON"/>
      </w:pPr>
      <w:r w:rsidRPr="00366BD6">
        <w:rPr>
          <w:u w:val="single"/>
        </w:rPr>
        <w:t>Status</w:t>
      </w:r>
      <w:r>
        <w:rPr>
          <w:rStyle w:val="MarginheadingChar"/>
        </w:rPr>
        <w:t>:</w:t>
      </w:r>
      <w:r>
        <w:tab/>
        <w:t>Optional</w:t>
      </w:r>
    </w:p>
    <w:p w:rsidR="005877A6" w:rsidRDefault="005877A6" w:rsidP="008A48C7">
      <w:pPr>
        <w:pStyle w:val="GuideMarginHead-ASDEFCON"/>
      </w:pPr>
      <w:r w:rsidRPr="00366BD6">
        <w:rPr>
          <w:u w:val="single"/>
        </w:rPr>
        <w:t>Purpose</w:t>
      </w:r>
      <w:r>
        <w:rPr>
          <w:rStyle w:val="MarginheadingChar"/>
        </w:rPr>
        <w:t>:</w:t>
      </w:r>
      <w:r>
        <w:tab/>
        <w:t>To provide an option for procuring additional RIs from, or through, the Contractor.</w:t>
      </w:r>
    </w:p>
    <w:p w:rsidR="005877A6" w:rsidRPr="007A38F8" w:rsidRDefault="005877A6" w:rsidP="008A48C7">
      <w:pPr>
        <w:pStyle w:val="GuideMarginHead-ASDEFCON"/>
        <w:rPr>
          <w:highlight w:val="yellow"/>
        </w:rPr>
      </w:pPr>
      <w:r w:rsidRPr="00366BD6">
        <w:rPr>
          <w:u w:val="single"/>
        </w:rPr>
        <w:lastRenderedPageBreak/>
        <w:t>Policy</w:t>
      </w:r>
      <w:r>
        <w:rPr>
          <w:rStyle w:val="MarginheadingChar"/>
        </w:rPr>
        <w:t>:</w:t>
      </w:r>
      <w:r>
        <w:tab/>
      </w:r>
      <w:r w:rsidR="007A38F8">
        <w:t>Refer to the ERP System Steps library ‘process overview’ for</w:t>
      </w:r>
      <w:r w:rsidR="007A38F8" w:rsidRPr="00A27CC6">
        <w:rPr>
          <w:i/>
        </w:rPr>
        <w:t xml:space="preserve"> Procurement</w:t>
      </w:r>
      <w:r w:rsidR="00660264" w:rsidRPr="00A27CC6">
        <w:rPr>
          <w:i/>
        </w:rPr>
        <w:t xml:space="preserve"> </w:t>
      </w:r>
      <w:r w:rsidR="00660264">
        <w:t>and the work</w:t>
      </w:r>
      <w:r w:rsidR="00866F9D">
        <w:t xml:space="preserve"> </w:t>
      </w:r>
      <w:r w:rsidR="00660264">
        <w:t xml:space="preserve">stream for </w:t>
      </w:r>
      <w:r w:rsidR="00660264" w:rsidRPr="00660264">
        <w:rPr>
          <w:i/>
        </w:rPr>
        <w:t>Supply Chain Management</w:t>
      </w:r>
      <w:r w:rsidR="00660264">
        <w:t>.</w:t>
      </w:r>
    </w:p>
    <w:p w:rsidR="006E0C0B" w:rsidRDefault="005877A6" w:rsidP="008A48C7">
      <w:pPr>
        <w:pStyle w:val="GuideMarginHead-ASDEFCON"/>
      </w:pPr>
      <w:r w:rsidRPr="00366BD6">
        <w:rPr>
          <w:u w:val="single"/>
        </w:rPr>
        <w:t>Guidance</w:t>
      </w:r>
      <w:r>
        <w:t>:</w:t>
      </w:r>
      <w:r>
        <w:tab/>
        <w:t xml:space="preserve">The drafter </w:t>
      </w:r>
      <w:r w:rsidR="00E076E3">
        <w:t>should</w:t>
      </w:r>
      <w:r w:rsidR="008A4492">
        <w:t xml:space="preserve"> </w:t>
      </w:r>
      <w:r>
        <w:t>include th</w:t>
      </w:r>
      <w:r w:rsidR="002429BE">
        <w:t>is</w:t>
      </w:r>
      <w:r>
        <w:t xml:space="preserve"> clause </w:t>
      </w:r>
      <w:r w:rsidR="008A4492">
        <w:t>to enable</w:t>
      </w:r>
      <w:r>
        <w:t xml:space="preserve"> the Commonwealth </w:t>
      </w:r>
      <w:r w:rsidR="008A4492">
        <w:t xml:space="preserve">to </w:t>
      </w:r>
      <w:r>
        <w:t xml:space="preserve">seek </w:t>
      </w:r>
      <w:r w:rsidR="008A4492">
        <w:t xml:space="preserve">the </w:t>
      </w:r>
      <w:r>
        <w:t>procure</w:t>
      </w:r>
      <w:r w:rsidR="008A4492">
        <w:t>ment of</w:t>
      </w:r>
      <w:r>
        <w:t xml:space="preserve"> additional RIs from the Contractor</w:t>
      </w:r>
      <w:r w:rsidR="00E076E3">
        <w:t>, within the scope of the Contract</w:t>
      </w:r>
      <w:r>
        <w:t>.</w:t>
      </w:r>
      <w:r w:rsidR="006E0C0B" w:rsidRPr="006E0C0B">
        <w:t xml:space="preserve"> </w:t>
      </w:r>
      <w:r w:rsidR="00B86169">
        <w:t xml:space="preserve"> </w:t>
      </w:r>
      <w:r w:rsidR="00E076E3">
        <w:t xml:space="preserve">If </w:t>
      </w:r>
      <w:r w:rsidR="00B86169">
        <w:t>the procurement of RIs from</w:t>
      </w:r>
      <w:r w:rsidR="00E076E3">
        <w:t xml:space="preserve"> or through</w:t>
      </w:r>
      <w:r w:rsidR="00B86169">
        <w:t xml:space="preserve"> the Contractor is not required</w:t>
      </w:r>
      <w:r w:rsidR="00336128">
        <w:t>,</w:t>
      </w:r>
      <w:r w:rsidR="006E0C0B">
        <w:t xml:space="preserve"> all clauses under the heading can be dele</w:t>
      </w:r>
      <w:r w:rsidR="00643424">
        <w:t>ted and replaced with a single ‘Not used’</w:t>
      </w:r>
      <w:r w:rsidR="006E0C0B">
        <w:t>.</w:t>
      </w:r>
    </w:p>
    <w:p w:rsidR="007B35AE" w:rsidRDefault="007B35AE" w:rsidP="008A48C7">
      <w:pPr>
        <w:pStyle w:val="GuideText-ASDEFCON"/>
      </w:pPr>
      <w:r>
        <w:t xml:space="preserve">The </w:t>
      </w:r>
      <w:r w:rsidR="00E076E3">
        <w:t xml:space="preserve">need </w:t>
      </w:r>
      <w:r>
        <w:t xml:space="preserve">to procure additional RIs can arise for </w:t>
      </w:r>
      <w:r w:rsidR="00E076E3">
        <w:t>several</w:t>
      </w:r>
      <w:r>
        <w:t xml:space="preserve"> reasons, including due to:</w:t>
      </w:r>
    </w:p>
    <w:p w:rsidR="005877A6" w:rsidRDefault="002E15B0" w:rsidP="008A48C7">
      <w:pPr>
        <w:pStyle w:val="GuideSublistLv1-ASDEFCON"/>
      </w:pPr>
      <w:r>
        <w:t xml:space="preserve">new RIs </w:t>
      </w:r>
      <w:r w:rsidR="00E076E3">
        <w:t xml:space="preserve">are </w:t>
      </w:r>
      <w:r>
        <w:t xml:space="preserve">introduced through </w:t>
      </w:r>
      <w:r w:rsidR="007B35AE">
        <w:t>an Engineering Change Proposal (ECP);</w:t>
      </w:r>
    </w:p>
    <w:p w:rsidR="007B35AE" w:rsidRDefault="007B35AE" w:rsidP="008A48C7">
      <w:pPr>
        <w:pStyle w:val="GuideSublistLv1-ASDEFCON"/>
      </w:pPr>
      <w:r>
        <w:t xml:space="preserve">an RI </w:t>
      </w:r>
      <w:r w:rsidR="00E076E3">
        <w:t xml:space="preserve">was </w:t>
      </w:r>
      <w:r>
        <w:t xml:space="preserve">assessed as Beyond Economic Repair </w:t>
      </w:r>
      <w:r w:rsidR="005D7257">
        <w:t xml:space="preserve">(BER) </w:t>
      </w:r>
      <w:r>
        <w:t>or Beyond Physical Repair</w:t>
      </w:r>
      <w:r w:rsidR="002E15B0">
        <w:t xml:space="preserve"> </w:t>
      </w:r>
      <w:r w:rsidR="005D7257">
        <w:t xml:space="preserve">(BPR) </w:t>
      </w:r>
      <w:r w:rsidR="002E15B0">
        <w:t xml:space="preserve">and a replacement </w:t>
      </w:r>
      <w:r w:rsidR="00E076E3">
        <w:t xml:space="preserve">Item is </w:t>
      </w:r>
      <w:r w:rsidR="002E15B0">
        <w:t>required</w:t>
      </w:r>
      <w:r>
        <w:t>;</w:t>
      </w:r>
    </w:p>
    <w:p w:rsidR="007B35AE" w:rsidRDefault="007B35AE" w:rsidP="008A48C7">
      <w:pPr>
        <w:pStyle w:val="GuideSublistLv1-ASDEFCON"/>
      </w:pPr>
      <w:r>
        <w:t>a change to the operating environment</w:t>
      </w:r>
      <w:r w:rsidR="002E15B0">
        <w:t xml:space="preserve"> or</w:t>
      </w:r>
      <w:r>
        <w:t xml:space="preserve"> </w:t>
      </w:r>
      <w:r w:rsidR="00E076E3">
        <w:t xml:space="preserve">an increase in </w:t>
      </w:r>
      <w:r>
        <w:t>ROE</w:t>
      </w:r>
      <w:r w:rsidR="002E15B0">
        <w:t>;</w:t>
      </w:r>
    </w:p>
    <w:p w:rsidR="007B35AE" w:rsidRDefault="003F4917" w:rsidP="008A48C7">
      <w:pPr>
        <w:pStyle w:val="GuideSublistLv1-ASDEFCON"/>
      </w:pPr>
      <w:r>
        <w:t>a</w:t>
      </w:r>
      <w:r w:rsidR="0083747F">
        <w:t>n increase in</w:t>
      </w:r>
      <w:r w:rsidR="002E15B0">
        <w:t xml:space="preserve"> failure rates for Mission System RIs </w:t>
      </w:r>
      <w:r w:rsidR="005D5217">
        <w:t xml:space="preserve">(compared to baseline) </w:t>
      </w:r>
      <w:r w:rsidR="002E15B0">
        <w:t xml:space="preserve">or </w:t>
      </w:r>
      <w:r w:rsidR="0083747F">
        <w:t>change in the</w:t>
      </w:r>
      <w:r>
        <w:t xml:space="preserve"> Support System (eg, </w:t>
      </w:r>
      <w:r w:rsidR="0083747F">
        <w:t>extended</w:t>
      </w:r>
      <w:r w:rsidR="005D5217">
        <w:t xml:space="preserve"> </w:t>
      </w:r>
      <w:r>
        <w:t>turn-around times</w:t>
      </w:r>
      <w:r w:rsidR="005713FB">
        <w:t>)</w:t>
      </w:r>
      <w:r>
        <w:t>; and</w:t>
      </w:r>
    </w:p>
    <w:p w:rsidR="003F4917" w:rsidRDefault="003F4917" w:rsidP="008A48C7">
      <w:pPr>
        <w:pStyle w:val="GuideSublistLv1-ASDEFCON"/>
      </w:pPr>
      <w:r>
        <w:t xml:space="preserve">the procurement of </w:t>
      </w:r>
      <w:r w:rsidR="005D5217">
        <w:t>new types of</w:t>
      </w:r>
      <w:r>
        <w:t xml:space="preserve"> equipment (eg, </w:t>
      </w:r>
      <w:r w:rsidR="00806928">
        <w:t xml:space="preserve">new </w:t>
      </w:r>
      <w:r>
        <w:t>Training Equipment</w:t>
      </w:r>
      <w:r w:rsidR="00806928">
        <w:t xml:space="preserve"> to enable a change in the Training philosophy</w:t>
      </w:r>
      <w:r>
        <w:t>).</w:t>
      </w:r>
    </w:p>
    <w:p w:rsidR="003F4917" w:rsidRDefault="00826E9C" w:rsidP="008A48C7">
      <w:pPr>
        <w:pStyle w:val="GuideText-ASDEFCON"/>
      </w:pPr>
      <w:r>
        <w:t>Purchasing</w:t>
      </w:r>
      <w:r w:rsidR="0083747F">
        <w:t xml:space="preserve"> </w:t>
      </w:r>
      <w:r w:rsidR="003F4917">
        <w:t xml:space="preserve">additional RIs </w:t>
      </w:r>
      <w:r w:rsidR="0083747F">
        <w:t xml:space="preserve">should </w:t>
      </w:r>
      <w:r w:rsidR="00806928">
        <w:t>be</w:t>
      </w:r>
      <w:r w:rsidR="0083747F">
        <w:t xml:space="preserve"> based on</w:t>
      </w:r>
      <w:r>
        <w:t xml:space="preserve"> an</w:t>
      </w:r>
      <w:r w:rsidR="003F4917">
        <w:t xml:space="preserve"> analysis</w:t>
      </w:r>
      <w:r w:rsidR="005847E4">
        <w:t xml:space="preserve"> by the Commonwealth or </w:t>
      </w:r>
      <w:r w:rsidR="00866F9D">
        <w:t xml:space="preserve">the </w:t>
      </w:r>
      <w:r w:rsidR="005847E4">
        <w:t>Contractor</w:t>
      </w:r>
      <w:r w:rsidR="00806928">
        <w:t xml:space="preserve"> to </w:t>
      </w:r>
      <w:r w:rsidR="005D5217">
        <w:t>confirm</w:t>
      </w:r>
      <w:r w:rsidR="00806928">
        <w:t xml:space="preserve"> </w:t>
      </w:r>
      <w:r w:rsidR="005D5217">
        <w:t xml:space="preserve">the need </w:t>
      </w:r>
      <w:r w:rsidR="005847E4">
        <w:t xml:space="preserve">for </w:t>
      </w:r>
      <w:r>
        <w:t>a</w:t>
      </w:r>
      <w:r w:rsidR="00806928">
        <w:t xml:space="preserve"> procurement</w:t>
      </w:r>
      <w:r w:rsidR="00866F9D">
        <w:t>,</w:t>
      </w:r>
      <w:r w:rsidR="0083747F">
        <w:t xml:space="preserve"> and the quantity</w:t>
      </w:r>
      <w:r w:rsidR="009D20A7">
        <w:t xml:space="preserve"> of Stock Items</w:t>
      </w:r>
      <w:r w:rsidR="0083747F">
        <w:t xml:space="preserve"> required</w:t>
      </w:r>
      <w:r w:rsidR="00017D93">
        <w:t>.</w:t>
      </w:r>
      <w:r w:rsidR="005D7257">
        <w:t xml:space="preserve"> </w:t>
      </w:r>
      <w:r w:rsidR="00017D93">
        <w:t xml:space="preserve"> Such analyses can include modelling </w:t>
      </w:r>
      <w:r w:rsidR="00866F9D">
        <w:t xml:space="preserve">required by </w:t>
      </w:r>
      <w:r w:rsidR="00017D93">
        <w:t xml:space="preserve">DSD-SUP-SACC </w:t>
      </w:r>
      <w:r>
        <w:t>or</w:t>
      </w:r>
      <w:r w:rsidR="00017D93">
        <w:t xml:space="preserve"> Material Requirements Planning performed under DSD-SUP-SERV, depending on the circumstances.  An</w:t>
      </w:r>
      <w:r w:rsidR="003F4917">
        <w:t xml:space="preserve"> optional clause </w:t>
      </w:r>
      <w:r w:rsidR="00017D93">
        <w:t xml:space="preserve">may be included </w:t>
      </w:r>
      <w:r w:rsidR="000A3593">
        <w:t xml:space="preserve">to </w:t>
      </w:r>
      <w:r w:rsidR="003F4917">
        <w:t xml:space="preserve">link </w:t>
      </w:r>
      <w:r w:rsidR="00017D93">
        <w:t xml:space="preserve">the approval of </w:t>
      </w:r>
      <w:r w:rsidR="00C2611F">
        <w:t>such</w:t>
      </w:r>
      <w:r w:rsidR="00017D93">
        <w:t xml:space="preserve"> procurement</w:t>
      </w:r>
      <w:r w:rsidR="00866F9D">
        <w:t>s</w:t>
      </w:r>
      <w:r w:rsidR="00017D93">
        <w:t xml:space="preserve"> </w:t>
      </w:r>
      <w:r w:rsidR="003F4917">
        <w:t xml:space="preserve">to </w:t>
      </w:r>
      <w:r w:rsidR="0083747F">
        <w:t xml:space="preserve">Services under </w:t>
      </w:r>
      <w:r w:rsidR="003F4917">
        <w:t>DSD-SUP-SACC</w:t>
      </w:r>
      <w:r w:rsidR="00017D93">
        <w:t xml:space="preserve"> or DSD-SUP-SERV</w:t>
      </w:r>
      <w:r w:rsidR="003F4917">
        <w:t xml:space="preserve">.  </w:t>
      </w:r>
    </w:p>
    <w:p w:rsidR="005877A6" w:rsidRDefault="005877A6" w:rsidP="008A48C7">
      <w:pPr>
        <w:pStyle w:val="GuideText-ASDEFCON"/>
      </w:pPr>
      <w:r>
        <w:t xml:space="preserve">The option to procure RIs may not be possible in </w:t>
      </w:r>
      <w:r w:rsidR="00543827">
        <w:t xml:space="preserve">some </w:t>
      </w:r>
      <w:r>
        <w:t xml:space="preserve">circumstances.  For example, if the </w:t>
      </w:r>
      <w:r w:rsidR="00543827">
        <w:t>Products were</w:t>
      </w:r>
      <w:r>
        <w:t xml:space="preserve"> procured </w:t>
      </w:r>
      <w:r w:rsidR="00543827">
        <w:t xml:space="preserve">through </w:t>
      </w:r>
      <w:r w:rsidR="00806928">
        <w:t>Foreign Military Sales (</w:t>
      </w:r>
      <w:r>
        <w:t>FMS</w:t>
      </w:r>
      <w:r w:rsidR="00806928">
        <w:t>)</w:t>
      </w:r>
      <w:r>
        <w:t xml:space="preserve"> and supported by a local </w:t>
      </w:r>
      <w:r w:rsidR="002429BE">
        <w:t>c</w:t>
      </w:r>
      <w:r>
        <w:t>ontractor, then additional RIs may need to be acquired through further FMS purchases</w:t>
      </w:r>
      <w:r w:rsidR="002429BE">
        <w:t xml:space="preserve"> </w:t>
      </w:r>
      <w:r w:rsidR="00543827">
        <w:t>by or on behalf of the Commonwealth</w:t>
      </w:r>
      <w:r>
        <w:t>.</w:t>
      </w:r>
    </w:p>
    <w:p w:rsidR="002429BE" w:rsidRDefault="005877A6" w:rsidP="008A48C7">
      <w:pPr>
        <w:pStyle w:val="GuideText-ASDEFCON"/>
      </w:pPr>
      <w:r>
        <w:t>Alternatively, if the Contractor does not have appropriate agreement</w:t>
      </w:r>
      <w:r w:rsidR="008C7372">
        <w:t>s</w:t>
      </w:r>
      <w:r>
        <w:t xml:space="preserve"> with the OEM</w:t>
      </w:r>
      <w:r w:rsidR="008C7372">
        <w:t>s</w:t>
      </w:r>
      <w:r>
        <w:t xml:space="preserve"> </w:t>
      </w:r>
      <w:r w:rsidR="005D5217">
        <w:t>or agent</w:t>
      </w:r>
      <w:r w:rsidR="008C7372">
        <w:t>s</w:t>
      </w:r>
      <w:r w:rsidR="005D5217">
        <w:t xml:space="preserve"> </w:t>
      </w:r>
      <w:r>
        <w:t xml:space="preserve">(who </w:t>
      </w:r>
      <w:r w:rsidR="008C7372">
        <w:t>are</w:t>
      </w:r>
      <w:r>
        <w:t xml:space="preserve"> different to the Contractor), then the Commonwealth may decide only to buy </w:t>
      </w:r>
      <w:r w:rsidR="00543827">
        <w:t xml:space="preserve">direct </w:t>
      </w:r>
      <w:r>
        <w:t>from the OEM</w:t>
      </w:r>
      <w:r w:rsidR="008C7372">
        <w:t>s</w:t>
      </w:r>
      <w:r>
        <w:t xml:space="preserve"> and </w:t>
      </w:r>
      <w:r w:rsidR="00017D93">
        <w:t xml:space="preserve">the use of </w:t>
      </w:r>
      <w:r>
        <w:t xml:space="preserve">clause </w:t>
      </w:r>
      <w:r w:rsidR="00017D93">
        <w:fldChar w:fldCharType="begin"/>
      </w:r>
      <w:r w:rsidR="00017D93">
        <w:instrText xml:space="preserve"> REF _Ref293383223 \r \h  \* MERGEFORMAT </w:instrText>
      </w:r>
      <w:r w:rsidR="00017D93">
        <w:fldChar w:fldCharType="separate"/>
      </w:r>
      <w:r w:rsidR="00A64C01">
        <w:t>6.2.2</w:t>
      </w:r>
      <w:r w:rsidR="00017D93">
        <w:fldChar w:fldCharType="end"/>
      </w:r>
      <w:r w:rsidR="00017D93">
        <w:t xml:space="preserve"> </w:t>
      </w:r>
      <w:r>
        <w:t>would not be necessary.</w:t>
      </w:r>
    </w:p>
    <w:p w:rsidR="000A014F" w:rsidRDefault="003F4917" w:rsidP="008A48C7">
      <w:pPr>
        <w:pStyle w:val="GuideText-ASDEFCON"/>
      </w:pPr>
      <w:r>
        <w:t xml:space="preserve">The clause includes the option for RIs to be purchased </w:t>
      </w:r>
      <w:r w:rsidR="00092A4E">
        <w:t xml:space="preserve">only </w:t>
      </w:r>
      <w:r>
        <w:t xml:space="preserve">as an S&amp;Q Service.  </w:t>
      </w:r>
      <w:r w:rsidR="001B2BD0">
        <w:t xml:space="preserve">A </w:t>
      </w:r>
      <w:r w:rsidR="00D13C04">
        <w:t>S&amp;Q</w:t>
      </w:r>
      <w:r>
        <w:t xml:space="preserve"> Order may be </w:t>
      </w:r>
      <w:r w:rsidR="0080664C">
        <w:t>Approved with</w:t>
      </w:r>
      <w:r>
        <w:t xml:space="preserve"> a Not-To-Exceed </w:t>
      </w:r>
      <w:r w:rsidR="0080664C">
        <w:t xml:space="preserve">price and operate </w:t>
      </w:r>
      <w:r w:rsidR="000C2C43">
        <w:t>over</w:t>
      </w:r>
      <w:r w:rsidR="0080664C">
        <w:t xml:space="preserve"> an extended period of time</w:t>
      </w:r>
      <w:r>
        <w:t>, which enables RIs to be procured</w:t>
      </w:r>
      <w:r w:rsidR="008C7372">
        <w:t>,</w:t>
      </w:r>
      <w:r>
        <w:t xml:space="preserve"> </w:t>
      </w:r>
      <w:r w:rsidR="00092A4E">
        <w:t xml:space="preserve">as </w:t>
      </w:r>
      <w:r>
        <w:t>required</w:t>
      </w:r>
      <w:r w:rsidR="008D138A">
        <w:t>,</w:t>
      </w:r>
      <w:r w:rsidR="00004F82">
        <w:t xml:space="preserve"> up to the Not-To-Exceed price in the </w:t>
      </w:r>
      <w:r w:rsidR="00D13C04">
        <w:t>S&amp;Q</w:t>
      </w:r>
      <w:r w:rsidR="00004F82">
        <w:t xml:space="preserve"> Order</w:t>
      </w:r>
      <w:r>
        <w:t>.</w:t>
      </w:r>
    </w:p>
    <w:p w:rsidR="003F4917" w:rsidRDefault="00F10583" w:rsidP="008A48C7">
      <w:pPr>
        <w:pStyle w:val="GuideText-ASDEFCON"/>
      </w:pPr>
      <w:r>
        <w:t xml:space="preserve">Alternatively, </w:t>
      </w:r>
      <w:r w:rsidR="00321DF9">
        <w:t xml:space="preserve">the </w:t>
      </w:r>
      <w:r w:rsidR="00826E9C">
        <w:t xml:space="preserve">purchase </w:t>
      </w:r>
      <w:r w:rsidR="008C7372">
        <w:t>of</w:t>
      </w:r>
      <w:r>
        <w:t xml:space="preserve"> some RIs may be </w:t>
      </w:r>
      <w:r w:rsidR="008C7372">
        <w:t>managed</w:t>
      </w:r>
      <w:r>
        <w:t xml:space="preserve"> as Task Priced </w:t>
      </w:r>
      <w:r w:rsidR="000A014F">
        <w:t>Services, allow</w:t>
      </w:r>
      <w:r w:rsidR="00826E9C">
        <w:t>ing</w:t>
      </w:r>
      <w:r w:rsidR="000A014F">
        <w:t xml:space="preserve"> th</w:t>
      </w:r>
      <w:r w:rsidR="00826E9C">
        <w:t>os</w:t>
      </w:r>
      <w:r w:rsidR="000A014F">
        <w:t>e RIs</w:t>
      </w:r>
      <w:r>
        <w:t xml:space="preserve"> to be acquired </w:t>
      </w:r>
      <w:r w:rsidR="00321DF9">
        <w:t xml:space="preserve">by </w:t>
      </w:r>
      <w:r>
        <w:t>the Commonwealth</w:t>
      </w:r>
      <w:r w:rsidR="00321DF9" w:rsidRPr="00321DF9">
        <w:t xml:space="preserve"> </w:t>
      </w:r>
      <w:r w:rsidR="008C7372">
        <w:t>issuing a</w:t>
      </w:r>
      <w:r w:rsidR="00321DF9">
        <w:t xml:space="preserve"> notice</w:t>
      </w:r>
      <w:r>
        <w:t xml:space="preserve"> instead of </w:t>
      </w:r>
      <w:r w:rsidR="008C7372">
        <w:t xml:space="preserve">preparing </w:t>
      </w:r>
      <w:r>
        <w:t xml:space="preserve">an S&amp;Q </w:t>
      </w:r>
      <w:r w:rsidR="008C7372">
        <w:t>request</w:t>
      </w:r>
      <w:r>
        <w:t>.</w:t>
      </w:r>
      <w:r w:rsidR="008C7372">
        <w:t xml:space="preserve">  Before any S&amp;Q Service</w:t>
      </w:r>
      <w:r>
        <w:t xml:space="preserve"> is quoted, the Contractor </w:t>
      </w:r>
      <w:r w:rsidR="000A014F">
        <w:t>must check</w:t>
      </w:r>
      <w:r>
        <w:t xml:space="preserve"> </w:t>
      </w:r>
      <w:r w:rsidR="008C7372">
        <w:t>if</w:t>
      </w:r>
      <w:r>
        <w:t xml:space="preserve"> the Service is </w:t>
      </w:r>
      <w:r w:rsidR="008C7372">
        <w:t xml:space="preserve">already </w:t>
      </w:r>
      <w:r w:rsidR="000A014F">
        <w:t>covered by</w:t>
      </w:r>
      <w:r>
        <w:t xml:space="preserve"> a Recurring Service or Task Priced Service.  </w:t>
      </w:r>
      <w:r w:rsidR="000A014F">
        <w:t>H</w:t>
      </w:r>
      <w:r>
        <w:t xml:space="preserve">ence, no change to the clause is required; however, the optional clause below can be used to </w:t>
      </w:r>
      <w:r w:rsidR="00321DF9">
        <w:t>clarify</w:t>
      </w:r>
      <w:r>
        <w:t xml:space="preserve"> this process.</w:t>
      </w:r>
      <w:r w:rsidR="000A014F">
        <w:t xml:space="preserve">  N</w:t>
      </w:r>
      <w:r w:rsidR="00513265">
        <w:t>ote that benefit</w:t>
      </w:r>
      <w:r w:rsidR="00826E9C">
        <w:t>s</w:t>
      </w:r>
      <w:r w:rsidR="00513265">
        <w:t xml:space="preserve"> of Task Priced Service</w:t>
      </w:r>
      <w:r w:rsidR="008C7372">
        <w:t>s</w:t>
      </w:r>
      <w:r w:rsidR="00513265">
        <w:t xml:space="preserve"> must be </w:t>
      </w:r>
      <w:r w:rsidR="00826E9C">
        <w:t xml:space="preserve">considered </w:t>
      </w:r>
      <w:r w:rsidR="00321DF9">
        <w:t>against</w:t>
      </w:r>
      <w:r w:rsidR="00513265">
        <w:t xml:space="preserve"> the effort to </w:t>
      </w:r>
      <w:r w:rsidR="008C7372">
        <w:t>maintain</w:t>
      </w:r>
      <w:r w:rsidR="00513265">
        <w:t xml:space="preserve"> the Task Priced Services list.</w:t>
      </w:r>
    </w:p>
    <w:p w:rsidR="005877A6" w:rsidRDefault="005877A6" w:rsidP="008A48C7">
      <w:pPr>
        <w:pStyle w:val="GuideMarginHead-ASDEFCON"/>
      </w:pPr>
      <w:r w:rsidRPr="00461BCB">
        <w:rPr>
          <w:u w:val="single"/>
        </w:rPr>
        <w:t>Related Clauses/Documents</w:t>
      </w:r>
      <w:r>
        <w:t>:</w:t>
      </w:r>
    </w:p>
    <w:p w:rsidR="005877A6" w:rsidRDefault="002429BE" w:rsidP="008A48C7">
      <w:pPr>
        <w:pStyle w:val="GuideText-ASDEFCON"/>
      </w:pPr>
      <w:r>
        <w:t xml:space="preserve">Draft SOW </w:t>
      </w:r>
      <w:r w:rsidRPr="002429BE">
        <w:t>clause</w:t>
      </w:r>
      <w:r w:rsidR="00403730">
        <w:t xml:space="preserve"> </w:t>
      </w:r>
      <w:r>
        <w:t xml:space="preserve">7, </w:t>
      </w:r>
      <w:r w:rsidR="005877A6" w:rsidRPr="002429BE">
        <w:t>Supply</w:t>
      </w:r>
      <w:r w:rsidR="005877A6">
        <w:t xml:space="preserve"> Support</w:t>
      </w:r>
    </w:p>
    <w:p w:rsidR="005877A6" w:rsidRDefault="005877A6" w:rsidP="008A48C7">
      <w:pPr>
        <w:pStyle w:val="GuideText-ASDEFCON"/>
        <w:rPr>
          <w:b/>
        </w:rPr>
      </w:pPr>
      <w:r>
        <w:t>DSD-SUP-SACC</w:t>
      </w:r>
      <w:r w:rsidR="00331F8F">
        <w:t>, Stock Assessment, Codification and Cataloguing</w:t>
      </w:r>
    </w:p>
    <w:p w:rsidR="005877A6" w:rsidRDefault="005877A6" w:rsidP="008A48C7">
      <w:pPr>
        <w:pStyle w:val="GuideMarginHead-ASDEFCON"/>
      </w:pPr>
      <w:r w:rsidRPr="00461BCB">
        <w:rPr>
          <w:u w:val="single"/>
        </w:rPr>
        <w:t>Optional Clauses</w:t>
      </w:r>
      <w:r>
        <w:t>:</w:t>
      </w:r>
      <w:r>
        <w:tab/>
      </w:r>
    </w:p>
    <w:p w:rsidR="009D20A7" w:rsidRDefault="00580471" w:rsidP="00F10583">
      <w:pPr>
        <w:pStyle w:val="GuideText-ASDEFCON"/>
        <w:rPr>
          <w:b/>
        </w:rPr>
      </w:pPr>
      <w:r>
        <w:t>Unless identified as a Task Priced Service, t</w:t>
      </w:r>
      <w:r w:rsidR="009D20A7">
        <w:t xml:space="preserve">he Contractor shall undertake the procurement of RIs under clause </w:t>
      </w:r>
      <w:r w:rsidR="009D20A7">
        <w:fldChar w:fldCharType="begin"/>
      </w:r>
      <w:r w:rsidR="009D20A7">
        <w:instrText xml:space="preserve"> REF _Ref374103474 \r \h </w:instrText>
      </w:r>
      <w:r w:rsidR="009D20A7">
        <w:fldChar w:fldCharType="separate"/>
      </w:r>
      <w:r w:rsidR="00A64C01">
        <w:t>6.2.2.1</w:t>
      </w:r>
      <w:r w:rsidR="009D20A7">
        <w:fldChar w:fldCharType="end"/>
      </w:r>
      <w:r w:rsidR="009D20A7">
        <w:t xml:space="preserve"> as an S&amp;Q Service.</w:t>
      </w:r>
    </w:p>
    <w:p w:rsidR="005877A6" w:rsidRDefault="00BB7C26" w:rsidP="008A48C7">
      <w:pPr>
        <w:pStyle w:val="GuideLV3Head-ASDEFCON"/>
        <w:ind w:left="1701" w:hanging="1701"/>
      </w:pPr>
      <w:r>
        <w:fldChar w:fldCharType="begin"/>
      </w:r>
      <w:r>
        <w:instrText xml:space="preserve"> REF _Ref232671142 \r \h </w:instrText>
      </w:r>
      <w:r w:rsidR="004E44D7">
        <w:instrText xml:space="preserve"> \* MERGEFORMAT </w:instrText>
      </w:r>
      <w:r>
        <w:fldChar w:fldCharType="separate"/>
      </w:r>
      <w:r w:rsidR="00A64C01">
        <w:t>6.2.3</w:t>
      </w:r>
      <w:r>
        <w:fldChar w:fldCharType="end"/>
      </w:r>
      <w:r>
        <w:tab/>
      </w:r>
      <w:r w:rsidR="005877A6">
        <w:t>Purchase of Non</w:t>
      </w:r>
      <w:r w:rsidR="005877A6">
        <w:noBreakHyphen/>
        <w:t>Repairable Items</w:t>
      </w:r>
    </w:p>
    <w:p w:rsidR="005877A6" w:rsidRDefault="005877A6" w:rsidP="008A48C7">
      <w:pPr>
        <w:pStyle w:val="GuideMarginHead-ASDEFCON"/>
      </w:pPr>
      <w:r w:rsidRPr="00366BD6">
        <w:rPr>
          <w:u w:val="single"/>
        </w:rPr>
        <w:t>Status</w:t>
      </w:r>
      <w:r>
        <w:rPr>
          <w:rStyle w:val="MarginheadingChar"/>
        </w:rPr>
        <w:t>:</w:t>
      </w:r>
      <w:r>
        <w:tab/>
        <w:t>Core</w:t>
      </w:r>
    </w:p>
    <w:p w:rsidR="005877A6" w:rsidRDefault="005877A6" w:rsidP="008A48C7">
      <w:pPr>
        <w:pStyle w:val="GuideMarginHead-ASDEFCON"/>
      </w:pPr>
      <w:r w:rsidRPr="00366BD6">
        <w:rPr>
          <w:u w:val="single"/>
        </w:rPr>
        <w:t>Purpose</w:t>
      </w:r>
      <w:r>
        <w:rPr>
          <w:rStyle w:val="MarginheadingChar"/>
        </w:rPr>
        <w:t>:</w:t>
      </w:r>
      <w:r>
        <w:tab/>
        <w:t xml:space="preserve">To identify Contractor responsibility for the purchase </w:t>
      </w:r>
      <w:r w:rsidR="00D13C04">
        <w:t xml:space="preserve">of </w:t>
      </w:r>
      <w:r>
        <w:t>Non</w:t>
      </w:r>
      <w:r>
        <w:noBreakHyphen/>
        <w:t>RIs.</w:t>
      </w:r>
    </w:p>
    <w:p w:rsidR="005877A6" w:rsidRDefault="005877A6" w:rsidP="008A48C7">
      <w:pPr>
        <w:pStyle w:val="GuideMarginHead-ASDEFCON"/>
      </w:pPr>
      <w:r w:rsidRPr="00366BD6">
        <w:rPr>
          <w:u w:val="single"/>
        </w:rPr>
        <w:t>Policy</w:t>
      </w:r>
      <w:r>
        <w:rPr>
          <w:rStyle w:val="MarginheadingChar"/>
        </w:rPr>
        <w:t>:</w:t>
      </w:r>
      <w:r>
        <w:tab/>
      </w:r>
      <w:r w:rsidR="00DF0A04">
        <w:t>Refer to the ERP System Steps library ‘process overview’ for</w:t>
      </w:r>
      <w:r w:rsidR="00DF0A04" w:rsidRPr="00A27CC6">
        <w:rPr>
          <w:i/>
        </w:rPr>
        <w:t xml:space="preserve"> Procurement</w:t>
      </w:r>
    </w:p>
    <w:p w:rsidR="00004F82" w:rsidRDefault="005877A6" w:rsidP="008A48C7">
      <w:pPr>
        <w:pStyle w:val="GuideMarginHead-ASDEFCON"/>
      </w:pPr>
      <w:r w:rsidRPr="00366BD6">
        <w:rPr>
          <w:u w:val="single"/>
        </w:rPr>
        <w:t>Guidance</w:t>
      </w:r>
      <w:r>
        <w:t>:</w:t>
      </w:r>
      <w:r>
        <w:tab/>
      </w:r>
      <w:r w:rsidR="00004F82">
        <w:t xml:space="preserve">Clause </w:t>
      </w:r>
      <w:r w:rsidR="00004F82">
        <w:fldChar w:fldCharType="begin"/>
      </w:r>
      <w:r w:rsidR="00004F82">
        <w:instrText xml:space="preserve"> REF _Ref232671142 \r \h </w:instrText>
      </w:r>
      <w:r w:rsidR="00004F82">
        <w:fldChar w:fldCharType="separate"/>
      </w:r>
      <w:r w:rsidR="00A64C01">
        <w:t>6.2.3</w:t>
      </w:r>
      <w:r w:rsidR="00004F82">
        <w:fldChar w:fldCharType="end"/>
      </w:r>
      <w:r w:rsidR="00004F82">
        <w:t xml:space="preserve"> provides the ability for the Commonwealth to manage the procurement of Non</w:t>
      </w:r>
      <w:r w:rsidR="00004F82">
        <w:noBreakHyphen/>
        <w:t xml:space="preserve">RIs.  </w:t>
      </w:r>
      <w:r w:rsidR="000A014F">
        <w:t>T</w:t>
      </w:r>
      <w:r w:rsidR="00004F82">
        <w:t>his requirement will only be needed for Non</w:t>
      </w:r>
      <w:r w:rsidR="00004F82">
        <w:noBreakHyphen/>
        <w:t xml:space="preserve">RIs that are not </w:t>
      </w:r>
      <w:r w:rsidR="00695058">
        <w:t xml:space="preserve">procured </w:t>
      </w:r>
      <w:r w:rsidR="00004F82">
        <w:t xml:space="preserve">through </w:t>
      </w:r>
      <w:r w:rsidR="00695058">
        <w:t>a</w:t>
      </w:r>
      <w:r w:rsidR="000A014F">
        <w:t>n</w:t>
      </w:r>
      <w:r w:rsidR="00693CE6">
        <w:t>other</w:t>
      </w:r>
      <w:r w:rsidR="000A014F">
        <w:t xml:space="preserve"> existing</w:t>
      </w:r>
      <w:r w:rsidR="00695058">
        <w:t xml:space="preserve"> </w:t>
      </w:r>
      <w:r w:rsidR="00693CE6">
        <w:t xml:space="preserve">contract or </w:t>
      </w:r>
      <w:r w:rsidR="00695058">
        <w:t>standing offer and</w:t>
      </w:r>
      <w:r w:rsidR="00004F82">
        <w:t xml:space="preserve"> where the Commonwealth wishes to exercise greater control over the procurement of Non</w:t>
      </w:r>
      <w:r w:rsidR="00004F82">
        <w:noBreakHyphen/>
        <w:t>RIs.</w:t>
      </w:r>
    </w:p>
    <w:p w:rsidR="00131CC1" w:rsidRDefault="00131CC1" w:rsidP="00131CC1">
      <w:pPr>
        <w:pStyle w:val="GuideText-ASDEFCON"/>
      </w:pPr>
      <w:r>
        <w:t xml:space="preserve">Clause </w:t>
      </w:r>
      <w:r>
        <w:fldChar w:fldCharType="begin"/>
      </w:r>
      <w:r>
        <w:instrText xml:space="preserve"> REF _Ref448411927 \r \h </w:instrText>
      </w:r>
      <w:r>
        <w:fldChar w:fldCharType="separate"/>
      </w:r>
      <w:r w:rsidR="00A64C01">
        <w:t>6.2.3.3</w:t>
      </w:r>
      <w:r>
        <w:fldChar w:fldCharType="end"/>
      </w:r>
      <w:r>
        <w:t xml:space="preserve"> is </w:t>
      </w:r>
      <w:r w:rsidR="008E1636">
        <w:t>to be</w:t>
      </w:r>
      <w:r>
        <w:t xml:space="preserve"> </w:t>
      </w:r>
      <w:r w:rsidR="00BE7541">
        <w:t xml:space="preserve">used </w:t>
      </w:r>
      <w:r>
        <w:t>whe</w:t>
      </w:r>
      <w:r w:rsidR="008E1636">
        <w:t>n</w:t>
      </w:r>
      <w:r>
        <w:t xml:space="preserve"> some or all Non</w:t>
      </w:r>
      <w:r>
        <w:noBreakHyphen/>
        <w:t>RIs must be authorised for fit.  This clause may be amended or deleted, depending on individual circumstances.</w:t>
      </w:r>
    </w:p>
    <w:p w:rsidR="00004F82" w:rsidRDefault="00C76B32" w:rsidP="008A48C7">
      <w:pPr>
        <w:pStyle w:val="GuideText-ASDEFCON"/>
      </w:pPr>
      <w:r>
        <w:t>R</w:t>
      </w:r>
      <w:r w:rsidR="00E265B1">
        <w:t xml:space="preserve">egular purchase of Non-RIs </w:t>
      </w:r>
      <w:r>
        <w:t>can generally be managed</w:t>
      </w:r>
      <w:r w:rsidR="00E265B1">
        <w:t xml:space="preserve"> as Recurring Services.  However</w:t>
      </w:r>
      <w:r w:rsidR="00004F82">
        <w:t xml:space="preserve">, clause </w:t>
      </w:r>
      <w:r w:rsidR="00004F82">
        <w:fldChar w:fldCharType="begin"/>
      </w:r>
      <w:r w:rsidR="00004F82">
        <w:instrText xml:space="preserve"> REF _Ref232671142 \r \h </w:instrText>
      </w:r>
      <w:r w:rsidR="00004F82">
        <w:fldChar w:fldCharType="separate"/>
      </w:r>
      <w:r w:rsidR="00A64C01">
        <w:t>6.2.3</w:t>
      </w:r>
      <w:r w:rsidR="00004F82">
        <w:fldChar w:fldCharType="end"/>
      </w:r>
      <w:r w:rsidR="00004F82">
        <w:t xml:space="preserve"> includes </w:t>
      </w:r>
      <w:r>
        <w:t xml:space="preserve">an </w:t>
      </w:r>
      <w:r w:rsidR="00004F82">
        <w:t>option for Non</w:t>
      </w:r>
      <w:r w:rsidR="00004F82">
        <w:noBreakHyphen/>
        <w:t xml:space="preserve">RIs to be purchased as an S&amp;Q Service.  </w:t>
      </w:r>
      <w:r>
        <w:t>If applicable, a</w:t>
      </w:r>
      <w:r w:rsidR="001B2BD0">
        <w:t xml:space="preserve">n </w:t>
      </w:r>
      <w:r w:rsidR="00D13C04">
        <w:t>S&amp;Q</w:t>
      </w:r>
      <w:r w:rsidR="00004F82">
        <w:t xml:space="preserve"> Order </w:t>
      </w:r>
      <w:r w:rsidR="0080664C">
        <w:t>with</w:t>
      </w:r>
      <w:r w:rsidR="00004F82">
        <w:t xml:space="preserve"> a Not-To-Exceed </w:t>
      </w:r>
      <w:r w:rsidR="0080664C">
        <w:t xml:space="preserve">price </w:t>
      </w:r>
      <w:r>
        <w:t xml:space="preserve">can be used </w:t>
      </w:r>
      <w:r w:rsidR="000C2C43">
        <w:t>over an extended period</w:t>
      </w:r>
      <w:r w:rsidR="00E265B1">
        <w:t xml:space="preserve"> (ie, a ‘blanket order’)</w:t>
      </w:r>
      <w:r w:rsidR="00004F82">
        <w:t>, which enables Non</w:t>
      </w:r>
      <w:r w:rsidR="00004F82">
        <w:noBreakHyphen/>
        <w:t xml:space="preserve">RIs to be procured </w:t>
      </w:r>
      <w:r w:rsidR="00E265B1">
        <w:t>as and</w:t>
      </w:r>
      <w:r w:rsidR="00004F82">
        <w:t xml:space="preserve"> when required</w:t>
      </w:r>
      <w:r w:rsidR="00B5560E">
        <w:t>,</w:t>
      </w:r>
      <w:r w:rsidR="00004F82">
        <w:t xml:space="preserve"> up to the Not-To-Exceed price in the </w:t>
      </w:r>
      <w:r w:rsidR="00D13C04">
        <w:t>S&amp;Q</w:t>
      </w:r>
      <w:r w:rsidR="00004F82">
        <w:t xml:space="preserve"> Order.</w:t>
      </w:r>
    </w:p>
    <w:p w:rsidR="00513265" w:rsidRDefault="00513265" w:rsidP="008A48C7">
      <w:pPr>
        <w:pStyle w:val="GuideText-ASDEFCON"/>
      </w:pPr>
      <w:r>
        <w:t xml:space="preserve">Also similar to clause </w:t>
      </w:r>
      <w:r>
        <w:fldChar w:fldCharType="begin"/>
      </w:r>
      <w:r>
        <w:instrText xml:space="preserve"> REF _Ref293383223 \r \h  \* MERGEFORMAT </w:instrText>
      </w:r>
      <w:r>
        <w:fldChar w:fldCharType="separate"/>
      </w:r>
      <w:r w:rsidR="00A64C01">
        <w:t>6.2.2</w:t>
      </w:r>
      <w:r>
        <w:fldChar w:fldCharType="end"/>
      </w:r>
      <w:r>
        <w:t xml:space="preserve"> is the </w:t>
      </w:r>
      <w:r w:rsidR="00E265B1">
        <w:t>possibility</w:t>
      </w:r>
      <w:r>
        <w:t xml:space="preserve"> </w:t>
      </w:r>
      <w:r w:rsidR="00E265B1">
        <w:t>to use</w:t>
      </w:r>
      <w:r>
        <w:t xml:space="preserve"> Task Priced Services</w:t>
      </w:r>
      <w:r w:rsidR="00E265B1">
        <w:t>.  If preferred, t</w:t>
      </w:r>
      <w:r>
        <w:t>he clause may be amended, similar to the optional clause above.</w:t>
      </w:r>
    </w:p>
    <w:p w:rsidR="005877A6" w:rsidRDefault="005877A6" w:rsidP="008A48C7">
      <w:pPr>
        <w:pStyle w:val="GuideMarginHead-ASDEFCON"/>
      </w:pPr>
      <w:r w:rsidRPr="00461BCB">
        <w:rPr>
          <w:u w:val="single"/>
        </w:rPr>
        <w:t>Related Clauses/Documents</w:t>
      </w:r>
      <w:r>
        <w:t>:</w:t>
      </w:r>
    </w:p>
    <w:p w:rsidR="005877A6" w:rsidRDefault="00510068" w:rsidP="008A48C7">
      <w:pPr>
        <w:pStyle w:val="GuideText-ASDEFCON"/>
      </w:pPr>
      <w:r>
        <w:t xml:space="preserve">Clause </w:t>
      </w:r>
      <w:r w:rsidR="00353D47">
        <w:fldChar w:fldCharType="begin"/>
      </w:r>
      <w:r w:rsidR="00353D47">
        <w:instrText xml:space="preserve"> REF _Ref448411957 \r \h </w:instrText>
      </w:r>
      <w:r w:rsidR="00353D47">
        <w:fldChar w:fldCharType="separate"/>
      </w:r>
      <w:r w:rsidR="00A64C01">
        <w:t>6.2.4</w:t>
      </w:r>
      <w:r w:rsidR="00353D47">
        <w:fldChar w:fldCharType="end"/>
      </w:r>
      <w:r>
        <w:t xml:space="preserve">, </w:t>
      </w:r>
      <w:r w:rsidR="005877A6">
        <w:t xml:space="preserve">Purchase of </w:t>
      </w:r>
      <w:r w:rsidR="00131CC1">
        <w:t>Safety Critical Part</w:t>
      </w:r>
      <w:r w:rsidR="005877A6">
        <w:t>s</w:t>
      </w:r>
    </w:p>
    <w:p w:rsidR="005877A6" w:rsidRDefault="00331F8F" w:rsidP="008A48C7">
      <w:pPr>
        <w:pStyle w:val="GuideText-ASDEFCON"/>
      </w:pPr>
      <w:r>
        <w:t xml:space="preserve">DSD-MNT-MGT, </w:t>
      </w:r>
      <w:r w:rsidR="005877A6">
        <w:t>Authority to Fit</w:t>
      </w:r>
      <w:r>
        <w:t xml:space="preserve"> clause</w:t>
      </w:r>
      <w:r w:rsidR="005877A6">
        <w:t>.</w:t>
      </w:r>
    </w:p>
    <w:p w:rsidR="005877A6" w:rsidRDefault="005877A6" w:rsidP="008A48C7">
      <w:pPr>
        <w:pStyle w:val="GuideMarginHead-ASDEFCON"/>
      </w:pPr>
      <w:r w:rsidRPr="00461BCB">
        <w:rPr>
          <w:u w:val="single"/>
        </w:rPr>
        <w:t>Optional Clauses</w:t>
      </w:r>
      <w:r>
        <w:t>:</w:t>
      </w:r>
      <w:r>
        <w:tab/>
        <w:t>None</w:t>
      </w:r>
    </w:p>
    <w:p w:rsidR="005877A6" w:rsidRDefault="00353D47" w:rsidP="008A48C7">
      <w:pPr>
        <w:pStyle w:val="GuideLV3Head-ASDEFCON"/>
        <w:ind w:left="1701" w:hanging="1701"/>
      </w:pPr>
      <w:r>
        <w:fldChar w:fldCharType="begin"/>
      </w:r>
      <w:r>
        <w:instrText xml:space="preserve"> REF _Ref448411957 \r \h </w:instrText>
      </w:r>
      <w:r w:rsidR="004E44D7">
        <w:instrText xml:space="preserve"> \* MERGEFORMAT </w:instrText>
      </w:r>
      <w:r>
        <w:fldChar w:fldCharType="separate"/>
      </w:r>
      <w:r w:rsidR="00A64C01">
        <w:t>6.2.4</w:t>
      </w:r>
      <w:r>
        <w:fldChar w:fldCharType="end"/>
      </w:r>
      <w:r w:rsidR="00BB7C26">
        <w:tab/>
      </w:r>
      <w:r w:rsidR="005877A6">
        <w:t>Purchase of Safety Critical Parts</w:t>
      </w:r>
    </w:p>
    <w:p w:rsidR="005877A6" w:rsidRDefault="005877A6" w:rsidP="008A48C7">
      <w:pPr>
        <w:pStyle w:val="GuideMarginHead-ASDEFCON"/>
      </w:pPr>
      <w:r w:rsidRPr="00366BD6">
        <w:rPr>
          <w:u w:val="single"/>
        </w:rPr>
        <w:t>Status</w:t>
      </w:r>
      <w:r>
        <w:rPr>
          <w:rStyle w:val="MarginheadingChar"/>
        </w:rPr>
        <w:t>:</w:t>
      </w:r>
      <w:r>
        <w:tab/>
        <w:t xml:space="preserve">Optional </w:t>
      </w:r>
      <w:r w:rsidR="00ED4E5C">
        <w:t xml:space="preserve">but </w:t>
      </w:r>
      <w:r w:rsidR="002A066E">
        <w:t xml:space="preserve">must </w:t>
      </w:r>
      <w:r>
        <w:t xml:space="preserve">be used for safety critical systems </w:t>
      </w:r>
      <w:r w:rsidR="00C76B32">
        <w:t>when</w:t>
      </w:r>
      <w:r>
        <w:t xml:space="preserve"> </w:t>
      </w:r>
      <w:r w:rsidR="00ED4E5C">
        <w:t xml:space="preserve">an </w:t>
      </w:r>
      <w:r w:rsidR="004E44D7">
        <w:t xml:space="preserve">ADF </w:t>
      </w:r>
      <w:r w:rsidR="00574017">
        <w:t>r</w:t>
      </w:r>
      <w:r w:rsidR="004E44D7">
        <w:t xml:space="preserve">egulatory / </w:t>
      </w:r>
      <w:r w:rsidR="00574017">
        <w:t>a</w:t>
      </w:r>
      <w:r w:rsidR="004E44D7">
        <w:t xml:space="preserve">ssurance </w:t>
      </w:r>
      <w:r w:rsidR="00574017">
        <w:t>f</w:t>
      </w:r>
      <w:r w:rsidR="004E44D7">
        <w:t xml:space="preserve">ramework </w:t>
      </w:r>
      <w:r>
        <w:t>requires strict parts control (eg</w:t>
      </w:r>
      <w:r w:rsidR="00331F8F">
        <w:t>,</w:t>
      </w:r>
      <w:r>
        <w:t xml:space="preserve"> all aerospace systems</w:t>
      </w:r>
      <w:r w:rsidR="00693CE6">
        <w:t xml:space="preserve"> and</w:t>
      </w:r>
      <w:r>
        <w:t xml:space="preserve"> submarines).</w:t>
      </w:r>
    </w:p>
    <w:p w:rsidR="005877A6" w:rsidRDefault="005877A6" w:rsidP="008A48C7">
      <w:pPr>
        <w:pStyle w:val="GuideMarginHead-ASDEFCON"/>
      </w:pPr>
      <w:r w:rsidRPr="00366BD6">
        <w:rPr>
          <w:u w:val="single"/>
        </w:rPr>
        <w:t>Purpose</w:t>
      </w:r>
      <w:r>
        <w:rPr>
          <w:rStyle w:val="MarginheadingChar"/>
        </w:rPr>
        <w:t>:</w:t>
      </w:r>
      <w:r>
        <w:tab/>
        <w:t xml:space="preserve">To ensure that only parts identified in </w:t>
      </w:r>
      <w:r w:rsidR="00C76B32">
        <w:t xml:space="preserve">an </w:t>
      </w:r>
      <w:r w:rsidR="00510068">
        <w:t xml:space="preserve">authorised </w:t>
      </w:r>
      <w:r>
        <w:t>Item Identification List (IIL)</w:t>
      </w:r>
      <w:r w:rsidR="0019352E">
        <w:t xml:space="preserve"> or</w:t>
      </w:r>
      <w:r>
        <w:t xml:space="preserve"> technical manual</w:t>
      </w:r>
      <w:r w:rsidR="0089141B">
        <w:t xml:space="preserve"> </w:t>
      </w:r>
      <w:r>
        <w:t>/ database are procured</w:t>
      </w:r>
      <w:r w:rsidR="00693CE6">
        <w:t>,</w:t>
      </w:r>
      <w:r>
        <w:t xml:space="preserve"> for safety critical systems.</w:t>
      </w:r>
    </w:p>
    <w:p w:rsidR="005877A6" w:rsidRDefault="005877A6" w:rsidP="008A48C7">
      <w:pPr>
        <w:pStyle w:val="GuideMarginHead-ASDEFCON"/>
      </w:pPr>
      <w:r w:rsidRPr="00366BD6">
        <w:rPr>
          <w:u w:val="single"/>
        </w:rPr>
        <w:t>Policy</w:t>
      </w:r>
      <w:r>
        <w:rPr>
          <w:rStyle w:val="MarginheadingChar"/>
        </w:rPr>
        <w:t>:</w:t>
      </w:r>
      <w:r>
        <w:tab/>
      </w:r>
      <w:r w:rsidR="007C14F8">
        <w:t>Supply and Distribution Manual (SDM)</w:t>
      </w:r>
      <w:r w:rsidR="007C14F8" w:rsidRPr="00643424">
        <w:t xml:space="preserve"> </w:t>
      </w:r>
      <w:r w:rsidR="00A274A4" w:rsidRPr="00643424">
        <w:t>P</w:t>
      </w:r>
      <w:r w:rsidR="00163181" w:rsidRPr="00643424">
        <w:t>ar</w:t>
      </w:r>
      <w:r w:rsidR="00A274A4" w:rsidRPr="00643424">
        <w:t>t</w:t>
      </w:r>
      <w:r w:rsidR="00163181" w:rsidRPr="00643424">
        <w:t xml:space="preserve"> </w:t>
      </w:r>
      <w:r w:rsidR="007C14F8">
        <w:t>4</w:t>
      </w:r>
      <w:r w:rsidR="00A274A4" w:rsidRPr="00643424">
        <w:t xml:space="preserve"> Ch</w:t>
      </w:r>
      <w:r w:rsidR="00163181" w:rsidRPr="00643424">
        <w:t xml:space="preserve">apter </w:t>
      </w:r>
      <w:r w:rsidR="00A274A4" w:rsidRPr="00643424">
        <w:t>12,</w:t>
      </w:r>
      <w:r w:rsidR="00A274A4" w:rsidRPr="00291436">
        <w:t xml:space="preserve"> </w:t>
      </w:r>
      <w:r w:rsidR="00A274A4" w:rsidRPr="004617F4">
        <w:rPr>
          <w:i/>
        </w:rPr>
        <w:t>Supply Chain Management of Aeronautical Product</w:t>
      </w:r>
    </w:p>
    <w:p w:rsidR="005877A6" w:rsidRDefault="005877A6" w:rsidP="008A48C7">
      <w:pPr>
        <w:pStyle w:val="GuideMarginHead-ASDEFCON"/>
      </w:pPr>
      <w:r w:rsidRPr="00366BD6">
        <w:rPr>
          <w:u w:val="single"/>
        </w:rPr>
        <w:t>Guidance</w:t>
      </w:r>
      <w:r>
        <w:t>:</w:t>
      </w:r>
      <w:r>
        <w:tab/>
        <w:t>If the system to be supported is subject to a</w:t>
      </w:r>
      <w:r w:rsidR="003E6AC8">
        <w:t>n</w:t>
      </w:r>
      <w:r>
        <w:t xml:space="preserve"> </w:t>
      </w:r>
      <w:r w:rsidR="004E44D7">
        <w:t xml:space="preserve">ADF </w:t>
      </w:r>
      <w:r w:rsidR="00574017">
        <w:t>r</w:t>
      </w:r>
      <w:r w:rsidR="004E44D7">
        <w:t xml:space="preserve">egulatory / </w:t>
      </w:r>
      <w:r w:rsidR="00574017">
        <w:t>a</w:t>
      </w:r>
      <w:r w:rsidR="004E44D7">
        <w:t xml:space="preserve">ssurance </w:t>
      </w:r>
      <w:r w:rsidR="00574017">
        <w:t>f</w:t>
      </w:r>
      <w:r w:rsidR="004E44D7">
        <w:t xml:space="preserve">ramework </w:t>
      </w:r>
      <w:r>
        <w:t xml:space="preserve">that requires strict Item and </w:t>
      </w:r>
      <w:r w:rsidR="004E44D7">
        <w:t>Configuration Control</w:t>
      </w:r>
      <w:r>
        <w:t xml:space="preserve">, </w:t>
      </w:r>
      <w:r w:rsidR="004B03AA">
        <w:t xml:space="preserve">and </w:t>
      </w:r>
      <w:r w:rsidR="00693CE6">
        <w:t xml:space="preserve">where </w:t>
      </w:r>
      <w:r>
        <w:t xml:space="preserve">all Items must be authorised </w:t>
      </w:r>
      <w:r w:rsidR="00693CE6">
        <w:t xml:space="preserve">before </w:t>
      </w:r>
      <w:r>
        <w:t>be</w:t>
      </w:r>
      <w:r w:rsidR="00693CE6">
        <w:t>ing</w:t>
      </w:r>
      <w:r>
        <w:t xml:space="preserve"> fitted to the system, then an optional clause from </w:t>
      </w:r>
      <w:r w:rsidR="004B03AA">
        <w:t xml:space="preserve">those </w:t>
      </w:r>
      <w:r>
        <w:t xml:space="preserve">below should be transferred to </w:t>
      </w:r>
      <w:r w:rsidR="00510068">
        <w:t xml:space="preserve">clause </w:t>
      </w:r>
      <w:r w:rsidR="00353D47">
        <w:fldChar w:fldCharType="begin"/>
      </w:r>
      <w:r w:rsidR="00353D47">
        <w:instrText xml:space="preserve"> REF _Ref448411957 \r \h </w:instrText>
      </w:r>
      <w:r w:rsidR="00353D47">
        <w:fldChar w:fldCharType="separate"/>
      </w:r>
      <w:r w:rsidR="00A64C01">
        <w:t>6.2.4</w:t>
      </w:r>
      <w:r w:rsidR="00353D47">
        <w:fldChar w:fldCharType="end"/>
      </w:r>
      <w:r>
        <w:t>.</w:t>
      </w:r>
    </w:p>
    <w:p w:rsidR="005877A6" w:rsidRDefault="004B03AA" w:rsidP="008A48C7">
      <w:pPr>
        <w:pStyle w:val="GuideText-ASDEFCON"/>
      </w:pPr>
      <w:r>
        <w:t>N</w:t>
      </w:r>
      <w:r w:rsidR="005877A6">
        <w:t xml:space="preserve">ote that </w:t>
      </w:r>
      <w:r>
        <w:t xml:space="preserve">both RIs and Non-RIs can be </w:t>
      </w:r>
      <w:r w:rsidR="00BF1337">
        <w:t>s</w:t>
      </w:r>
      <w:r w:rsidR="005877A6">
        <w:t xml:space="preserve">afety </w:t>
      </w:r>
      <w:r w:rsidR="00BF1337">
        <w:t>c</w:t>
      </w:r>
      <w:r w:rsidR="005877A6">
        <w:t xml:space="preserve">ritical </w:t>
      </w:r>
      <w:r w:rsidR="00BF1337">
        <w:t>p</w:t>
      </w:r>
      <w:r w:rsidR="005877A6">
        <w:t>arts.</w:t>
      </w:r>
    </w:p>
    <w:p w:rsidR="005877A6" w:rsidRDefault="005877A6" w:rsidP="008A48C7">
      <w:pPr>
        <w:pStyle w:val="GuideText-ASDEFCON"/>
      </w:pPr>
      <w:r>
        <w:t xml:space="preserve">For aerospace, the first optional clause below is given as an example.  The IIL will be an Illustrated Parts Catalogue, a listing in ADAASS, or the originating list in a LSAR.  </w:t>
      </w:r>
      <w:r w:rsidR="004B03AA">
        <w:t>A</w:t>
      </w:r>
      <w:r>
        <w:t xml:space="preserve">n appropriate reference to the </w:t>
      </w:r>
      <w:r w:rsidR="00510068">
        <w:t xml:space="preserve">authorised </w:t>
      </w:r>
      <w:r>
        <w:t xml:space="preserve">IIL </w:t>
      </w:r>
      <w:r w:rsidR="004B03AA">
        <w:t>needs to be in</w:t>
      </w:r>
      <w:r w:rsidR="00826E9C">
        <w:t>s</w:t>
      </w:r>
      <w:r w:rsidR="004B03AA">
        <w:t>erted</w:t>
      </w:r>
      <w:r>
        <w:t xml:space="preserve">.  If the </w:t>
      </w:r>
      <w:r w:rsidR="004B03AA">
        <w:t xml:space="preserve">Contract also </w:t>
      </w:r>
      <w:r>
        <w:t>includes Maintenance Support, the reference should be the same reference used in the ‘Authority to Fit’ clause of DSD-MNT-M</w:t>
      </w:r>
      <w:r w:rsidR="00BB7C26">
        <w:t>G</w:t>
      </w:r>
      <w:r>
        <w:t>T.</w:t>
      </w:r>
    </w:p>
    <w:p w:rsidR="005877A6" w:rsidRDefault="005877A6" w:rsidP="008A48C7">
      <w:pPr>
        <w:pStyle w:val="GuideText-ASDEFCON"/>
      </w:pPr>
      <w:r>
        <w:t xml:space="preserve">The second optional clause is a </w:t>
      </w:r>
      <w:r w:rsidR="00693CE6">
        <w:t xml:space="preserve">more </w:t>
      </w:r>
      <w:r>
        <w:t xml:space="preserve">general </w:t>
      </w:r>
      <w:r w:rsidR="00693CE6">
        <w:t xml:space="preserve">purpose </w:t>
      </w:r>
      <w:r>
        <w:t xml:space="preserve">clause, </w:t>
      </w:r>
      <w:r w:rsidR="007C14F8">
        <w:t>which</w:t>
      </w:r>
      <w:r w:rsidR="004B03AA">
        <w:t xml:space="preserve"> may</w:t>
      </w:r>
      <w:r>
        <w:t xml:space="preserve"> be </w:t>
      </w:r>
      <w:r w:rsidR="004B03AA">
        <w:t xml:space="preserve">included and </w:t>
      </w:r>
      <w:r>
        <w:t xml:space="preserve">amended </w:t>
      </w:r>
      <w:r w:rsidR="004B03AA">
        <w:t>as</w:t>
      </w:r>
      <w:r w:rsidR="0019352E">
        <w:t xml:space="preserve"> required</w:t>
      </w:r>
      <w:r>
        <w:t>.</w:t>
      </w:r>
    </w:p>
    <w:p w:rsidR="005877A6" w:rsidRDefault="005877A6" w:rsidP="008A48C7">
      <w:pPr>
        <w:pStyle w:val="GuideMarginHead-ASDEFCON"/>
      </w:pPr>
      <w:r w:rsidRPr="00461BCB">
        <w:rPr>
          <w:u w:val="single"/>
        </w:rPr>
        <w:t>Related Clauses/Documents</w:t>
      </w:r>
      <w:r>
        <w:t>:</w:t>
      </w:r>
    </w:p>
    <w:p w:rsidR="005877A6" w:rsidRDefault="00331F8F" w:rsidP="008A48C7">
      <w:pPr>
        <w:pStyle w:val="GuideText-ASDEFCON"/>
      </w:pPr>
      <w:r>
        <w:t xml:space="preserve">DSD-MNT-MGT, </w:t>
      </w:r>
      <w:r w:rsidR="005877A6">
        <w:t>Authority to Fit</w:t>
      </w:r>
      <w:r>
        <w:t xml:space="preserve"> clause</w:t>
      </w:r>
    </w:p>
    <w:p w:rsidR="0089141B" w:rsidRDefault="005877A6" w:rsidP="008A48C7">
      <w:pPr>
        <w:pStyle w:val="GuideMarginHead-ASDEFCON"/>
      </w:pPr>
      <w:r w:rsidRPr="00461BCB">
        <w:rPr>
          <w:u w:val="single"/>
        </w:rPr>
        <w:t>Optional Clauses</w:t>
      </w:r>
      <w:r>
        <w:t>:</w:t>
      </w:r>
      <w:r>
        <w:tab/>
      </w:r>
      <w:r>
        <w:rPr>
          <w:b/>
        </w:rPr>
        <w:t>Aerospace.</w:t>
      </w:r>
    </w:p>
    <w:p w:rsidR="005877A6" w:rsidRDefault="005877A6" w:rsidP="008A48C7">
      <w:pPr>
        <w:pStyle w:val="GuideText-ASDEFCON"/>
      </w:pPr>
      <w:r>
        <w:t xml:space="preserve">The Contractor shall purchase parts that are identified </w:t>
      </w:r>
      <w:r w:rsidR="003E3FEF">
        <w:t>Flight Safety Critical Aircraft Parts</w:t>
      </w:r>
      <w:r>
        <w:t>, in the respective Technical Maintenance Plans and maintenance manuals, from the OEM or an OEM-approved supplier, where those parts appear on the Item Identification List in accordance with</w:t>
      </w:r>
      <w:r w:rsidR="00366BD6">
        <w:t xml:space="preserve"> </w:t>
      </w:r>
      <w:r w:rsidR="00366BD6">
        <w:fldChar w:fldCharType="begin">
          <w:ffData>
            <w:name w:val="Text1"/>
            <w:enabled/>
            <w:calcOnExit w:val="0"/>
            <w:textInput>
              <w:default w:val="[…INSERT APPLICABLE REFERENCE TO IIL…]"/>
            </w:textInput>
          </w:ffData>
        </w:fldChar>
      </w:r>
      <w:r w:rsidR="00366BD6">
        <w:instrText xml:space="preserve"> FORMTEXT </w:instrText>
      </w:r>
      <w:r w:rsidR="00366BD6">
        <w:fldChar w:fldCharType="separate"/>
      </w:r>
      <w:r w:rsidR="00A64C01">
        <w:rPr>
          <w:noProof/>
        </w:rPr>
        <w:t>[…INSERT APPLICABLE REFERENCE TO IIL…]</w:t>
      </w:r>
      <w:r w:rsidR="00366BD6">
        <w:fldChar w:fldCharType="end"/>
      </w:r>
      <w:r>
        <w:t>.</w:t>
      </w:r>
    </w:p>
    <w:p w:rsidR="0089141B" w:rsidRPr="004A3290" w:rsidRDefault="005877A6" w:rsidP="008A48C7">
      <w:pPr>
        <w:pStyle w:val="GuideText-ASDEFCON"/>
        <w:rPr>
          <w:b/>
        </w:rPr>
      </w:pPr>
      <w:r w:rsidRPr="004A3290">
        <w:rPr>
          <w:b/>
        </w:rPr>
        <w:t>General.</w:t>
      </w:r>
    </w:p>
    <w:p w:rsidR="005877A6" w:rsidRDefault="005877A6" w:rsidP="008A48C7">
      <w:pPr>
        <w:pStyle w:val="GuideText-ASDEFCON"/>
      </w:pPr>
      <w:r>
        <w:t xml:space="preserve">The Contractor shall only purchase parts identified as safety critical parts, in </w:t>
      </w:r>
      <w:r w:rsidR="00366BD6">
        <w:fldChar w:fldCharType="begin">
          <w:ffData>
            <w:name w:val=""/>
            <w:enabled/>
            <w:calcOnExit w:val="0"/>
            <w:textInput>
              <w:default w:val="[…INSERT APPLICABLE REFERENCE…]"/>
            </w:textInput>
          </w:ffData>
        </w:fldChar>
      </w:r>
      <w:r w:rsidR="00366BD6">
        <w:instrText xml:space="preserve"> FORMTEXT </w:instrText>
      </w:r>
      <w:r w:rsidR="00366BD6">
        <w:fldChar w:fldCharType="separate"/>
      </w:r>
      <w:r w:rsidR="00A64C01">
        <w:rPr>
          <w:noProof/>
        </w:rPr>
        <w:t>[…INSERT APPLICABLE REFERENCE…]</w:t>
      </w:r>
      <w:r w:rsidR="00366BD6">
        <w:fldChar w:fldCharType="end"/>
      </w:r>
      <w:r>
        <w:t xml:space="preserve">, from the OEM or an OEM-approved supplier, as identified in </w:t>
      </w:r>
      <w:r w:rsidR="00366BD6">
        <w:fldChar w:fldCharType="begin">
          <w:ffData>
            <w:name w:val=""/>
            <w:enabled/>
            <w:calcOnExit w:val="0"/>
            <w:textInput>
              <w:default w:val="[…INSERT APPLICABLE REFERENCE…]"/>
            </w:textInput>
          </w:ffData>
        </w:fldChar>
      </w:r>
      <w:r w:rsidR="00366BD6">
        <w:instrText xml:space="preserve"> FORMTEXT </w:instrText>
      </w:r>
      <w:r w:rsidR="00366BD6">
        <w:fldChar w:fldCharType="separate"/>
      </w:r>
      <w:r w:rsidR="00A64C01">
        <w:rPr>
          <w:noProof/>
        </w:rPr>
        <w:t>[…INSERT APPLICABLE REFERENCE…]</w:t>
      </w:r>
      <w:r w:rsidR="00366BD6">
        <w:fldChar w:fldCharType="end"/>
      </w:r>
      <w:r>
        <w:t>.</w:t>
      </w:r>
    </w:p>
    <w:p w:rsidR="005877A6" w:rsidRDefault="005877A6">
      <w:pPr>
        <w:pStyle w:val="Indent"/>
      </w:pPr>
    </w:p>
    <w:p w:rsidR="005877A6" w:rsidRDefault="005877A6">
      <w:pPr>
        <w:pStyle w:val="Indent"/>
        <w:sectPr w:rsidR="005877A6" w:rsidSect="00461BCB">
          <w:headerReference w:type="default" r:id="rId9"/>
          <w:footerReference w:type="even" r:id="rId10"/>
          <w:footerReference w:type="default" r:id="rId11"/>
          <w:headerReference w:type="first" r:id="rId12"/>
          <w:footerReference w:type="first" r:id="rId13"/>
          <w:pgSz w:w="11906" w:h="16838" w:code="9"/>
          <w:pgMar w:top="1304" w:right="1417" w:bottom="907" w:left="1417" w:header="567" w:footer="567" w:gutter="0"/>
          <w:pgNumType w:fmt="lowerRoman" w:start="1"/>
          <w:cols w:space="720"/>
          <w:docGrid w:linePitch="272"/>
        </w:sectPr>
      </w:pPr>
    </w:p>
    <w:p w:rsidR="005877A6" w:rsidRDefault="005877A6" w:rsidP="008A48C7">
      <w:pPr>
        <w:pStyle w:val="ASDEFCONTitle"/>
      </w:pPr>
      <w:r>
        <w:t>Detailed Service Description</w:t>
      </w:r>
    </w:p>
    <w:p w:rsidR="005877A6" w:rsidRDefault="005877A6" w:rsidP="008A48C7">
      <w:pPr>
        <w:pStyle w:val="SOWHL1-ASDEFCON"/>
      </w:pPr>
      <w:r>
        <w:t>DSD NUMBER:</w:t>
      </w:r>
      <w:r>
        <w:tab/>
      </w:r>
      <w:r w:rsidR="00A64C01">
        <w:fldChar w:fldCharType="begin"/>
      </w:r>
      <w:r w:rsidR="00A64C01">
        <w:instrText xml:space="preserve"> DOCPROPERTY  Title  \* MERGEFORMAT </w:instrText>
      </w:r>
      <w:r w:rsidR="00A64C01">
        <w:fldChar w:fldCharType="separate"/>
      </w:r>
      <w:r w:rsidR="00A64C01">
        <w:t>DSD-SUP-PROC</w:t>
      </w:r>
      <w:r w:rsidR="00A64C01">
        <w:fldChar w:fldCharType="end"/>
      </w:r>
      <w:r w:rsidR="000C7447">
        <w:t>-</w:t>
      </w:r>
      <w:r w:rsidR="00A64C01">
        <w:fldChar w:fldCharType="begin"/>
      </w:r>
      <w:r w:rsidR="00A64C01">
        <w:instrText xml:space="preserve"> DOCPROPERTY  Version  \* MERGEFORMAT </w:instrText>
      </w:r>
      <w:r w:rsidR="00A64C01">
        <w:fldChar w:fldCharType="separate"/>
      </w:r>
      <w:r w:rsidR="00A64C01">
        <w:t>V5.3</w:t>
      </w:r>
      <w:r w:rsidR="00A64C01">
        <w:fldChar w:fldCharType="end"/>
      </w:r>
    </w:p>
    <w:p w:rsidR="005877A6" w:rsidRDefault="005877A6" w:rsidP="008A48C7">
      <w:pPr>
        <w:pStyle w:val="SOWHL1-ASDEFCON"/>
      </w:pPr>
      <w:bookmarkStart w:id="3" w:name="_Toc515805637"/>
      <w:r>
        <w:t>TITLE:</w:t>
      </w:r>
      <w:r>
        <w:tab/>
      </w:r>
      <w:bookmarkEnd w:id="3"/>
      <w:r>
        <w:t>Procurement Services</w:t>
      </w:r>
    </w:p>
    <w:p w:rsidR="005877A6" w:rsidRDefault="008A4492" w:rsidP="008A48C7">
      <w:pPr>
        <w:pStyle w:val="SOWHL1-ASDEFCON"/>
      </w:pPr>
      <w:bookmarkStart w:id="4" w:name="_Toc515805639"/>
      <w:bookmarkStart w:id="5" w:name="_Ref423956502"/>
      <w:r>
        <w:t>DESCRIPTION AND INTENDED USE</w:t>
      </w:r>
      <w:bookmarkEnd w:id="4"/>
      <w:bookmarkEnd w:id="5"/>
    </w:p>
    <w:p w:rsidR="005877A6" w:rsidRDefault="005877A6" w:rsidP="008A48C7">
      <w:pPr>
        <w:pStyle w:val="SOWTL2-ASDEFCON"/>
      </w:pPr>
      <w:r>
        <w:t>This DSD describes the procurement Services that are to be performed by the Contractor on behalf of the Commonwealth.  This DSD is applicable where the Contractor is required to procure Items that will be:</w:t>
      </w:r>
    </w:p>
    <w:p w:rsidR="005877A6" w:rsidRDefault="005877A6" w:rsidP="008A48C7">
      <w:pPr>
        <w:pStyle w:val="SOWSubL1-ASDEFCON"/>
      </w:pPr>
      <w:r>
        <w:t>delivered direct</w:t>
      </w:r>
      <w:r w:rsidR="005400A4">
        <w:t>ly</w:t>
      </w:r>
      <w:r>
        <w:t xml:space="preserve"> to the Commonwealth; or</w:t>
      </w:r>
    </w:p>
    <w:p w:rsidR="005877A6" w:rsidRDefault="005877A6" w:rsidP="008A48C7">
      <w:pPr>
        <w:pStyle w:val="SOWSubL1-ASDEFCON"/>
      </w:pPr>
      <w:r>
        <w:t>stored on behalf of the Commonwealth by the Contractor and ultimately delivered to the Commonwealth.</w:t>
      </w:r>
    </w:p>
    <w:p w:rsidR="005877A6" w:rsidRDefault="005877A6" w:rsidP="008A48C7">
      <w:pPr>
        <w:pStyle w:val="SOWTL2-ASDEFCON"/>
      </w:pPr>
      <w:r>
        <w:t xml:space="preserve">This DSD is applicable where the Contractor is required to provide procurement </w:t>
      </w:r>
      <w:r w:rsidR="00E76152">
        <w:t>S</w:t>
      </w:r>
      <w:r>
        <w:t xml:space="preserve">ervices outside of </w:t>
      </w:r>
      <w:r w:rsidR="002B3B23">
        <w:t>Defence information management systems</w:t>
      </w:r>
      <w:r>
        <w:t>.</w:t>
      </w:r>
    </w:p>
    <w:p w:rsidR="005877A6" w:rsidRDefault="005877A6" w:rsidP="008A48C7">
      <w:pPr>
        <w:pStyle w:val="SOWTL2-ASDEFCON"/>
      </w:pPr>
      <w:r>
        <w:t xml:space="preserve">This DSD is not applicable where the Contractor is required to provide procurement </w:t>
      </w:r>
      <w:r w:rsidR="00E76152">
        <w:t>S</w:t>
      </w:r>
      <w:r>
        <w:t xml:space="preserve">ervices using </w:t>
      </w:r>
      <w:r w:rsidR="002B3B23">
        <w:t>Defence information management systems</w:t>
      </w:r>
      <w:r>
        <w:t>.</w:t>
      </w:r>
    </w:p>
    <w:p w:rsidR="005877A6" w:rsidRDefault="005877A6" w:rsidP="008A48C7">
      <w:pPr>
        <w:pStyle w:val="SOWHL1-ASDEFCON"/>
      </w:pPr>
      <w:bookmarkStart w:id="6" w:name="_Toc515805640"/>
      <w:r>
        <w:t>INTER-RELATIONSHIPS</w:t>
      </w:r>
      <w:bookmarkEnd w:id="6"/>
    </w:p>
    <w:p w:rsidR="005877A6" w:rsidRDefault="005877A6" w:rsidP="008A48C7">
      <w:pPr>
        <w:pStyle w:val="SOWTL2-ASDEFCON"/>
      </w:pPr>
      <w:r>
        <w:t>This DSD forms part of the SOW.</w:t>
      </w:r>
    </w:p>
    <w:p w:rsidR="005877A6" w:rsidRDefault="005877A6" w:rsidP="008A48C7">
      <w:pPr>
        <w:pStyle w:val="SOWTL2-ASDEFCON"/>
      </w:pPr>
      <w:r>
        <w:t>This DSD must be applied in conjunction with Supply Services defined in the Supply Support requirements of the SOW and the other associated DSDs, particularly DSD-SUP-SERV.</w:t>
      </w:r>
    </w:p>
    <w:p w:rsidR="005877A6" w:rsidRDefault="008A4492" w:rsidP="008A48C7">
      <w:pPr>
        <w:pStyle w:val="SOWHL1-ASDEFCON"/>
      </w:pPr>
      <w:bookmarkStart w:id="7" w:name="_Ref182035424"/>
      <w:r>
        <w:t>APPLICABLE DOCUMENTS</w:t>
      </w:r>
      <w:bookmarkEnd w:id="7"/>
    </w:p>
    <w:p w:rsidR="005877A6" w:rsidRDefault="005877A6" w:rsidP="008A48C7">
      <w:pPr>
        <w:pStyle w:val="SOWTL2-ASDEFCON"/>
      </w:pPr>
      <w:r>
        <w:t xml:space="preserve">The following documents form </w:t>
      </w:r>
      <w:r w:rsidR="00797E3D">
        <w:t xml:space="preserve">a </w:t>
      </w:r>
      <w:r>
        <w:t>part of this DSD to the extent specified herein:</w:t>
      </w:r>
    </w:p>
    <w:p w:rsidR="005877A6" w:rsidRDefault="005877A6" w:rsidP="008A48C7">
      <w:pPr>
        <w:pStyle w:val="NoteToDrafters-ASDEFCON"/>
      </w:pPr>
      <w:r>
        <w:t xml:space="preserve">Note to drafters:  </w:t>
      </w:r>
      <w:r w:rsidR="00B9678C">
        <w:t xml:space="preserve">Edit the list of documents below to suit the requirements of this DSD (ie, include references that are applicable to procurement Services).  Do not include </w:t>
      </w:r>
      <w:r w:rsidR="000C03DE">
        <w:t xml:space="preserve">reference to </w:t>
      </w:r>
      <w:r w:rsidR="00B9678C">
        <w:t xml:space="preserve">Defence policy </w:t>
      </w:r>
      <w:r w:rsidR="000C03DE">
        <w:t xml:space="preserve">unless the obligations for contractors are explicit; otherwise, </w:t>
      </w:r>
      <w:r w:rsidR="00B9678C">
        <w:t xml:space="preserve">these types of documents </w:t>
      </w:r>
      <w:r w:rsidR="000C03DE">
        <w:t xml:space="preserve">can be </w:t>
      </w:r>
      <w:r w:rsidR="00B9678C">
        <w:t>open to interpretation within a contract.</w:t>
      </w:r>
    </w:p>
    <w:tbl>
      <w:tblPr>
        <w:tblW w:w="8080" w:type="dxa"/>
        <w:tblInd w:w="1134" w:type="dxa"/>
        <w:tblLayout w:type="fixed"/>
        <w:tblLook w:val="0000" w:firstRow="0" w:lastRow="0" w:firstColumn="0" w:lastColumn="0" w:noHBand="0" w:noVBand="0"/>
      </w:tblPr>
      <w:tblGrid>
        <w:gridCol w:w="1951"/>
        <w:gridCol w:w="6129"/>
      </w:tblGrid>
      <w:tr w:rsidR="005877A6" w:rsidTr="004D5754">
        <w:tc>
          <w:tcPr>
            <w:tcW w:w="1951" w:type="dxa"/>
          </w:tcPr>
          <w:p w:rsidR="005877A6" w:rsidRPr="00366BD6" w:rsidRDefault="005877A6" w:rsidP="008A48C7">
            <w:pPr>
              <w:pStyle w:val="Table10ptText-ASDEFCON"/>
            </w:pPr>
            <w:r w:rsidRPr="00366BD6">
              <w:t>AAP 7004.007</w:t>
            </w:r>
          </w:p>
        </w:tc>
        <w:tc>
          <w:tcPr>
            <w:tcW w:w="6129" w:type="dxa"/>
          </w:tcPr>
          <w:p w:rsidR="005877A6" w:rsidRPr="00366BD6" w:rsidRDefault="005877A6" w:rsidP="008A48C7">
            <w:pPr>
              <w:pStyle w:val="Table10ptText-ASDEFCON"/>
            </w:pPr>
            <w:r w:rsidRPr="00652226">
              <w:t>Australian Defence Aviation Authorised Spares System</w:t>
            </w:r>
            <w:r w:rsidRPr="00643424">
              <w:t xml:space="preserve"> </w:t>
            </w:r>
            <w:r w:rsidRPr="00366BD6">
              <w:t>(AD</w:t>
            </w:r>
            <w:r w:rsidR="004400B0">
              <w:t>AA</w:t>
            </w:r>
            <w:r w:rsidRPr="00366BD6">
              <w:t>SS)</w:t>
            </w:r>
          </w:p>
        </w:tc>
      </w:tr>
      <w:tr w:rsidR="004E44D7" w:rsidTr="004D5754">
        <w:tc>
          <w:tcPr>
            <w:tcW w:w="1951" w:type="dxa"/>
          </w:tcPr>
          <w:p w:rsidR="004E44D7" w:rsidRPr="00366BD6" w:rsidRDefault="004E44D7" w:rsidP="008A48C7">
            <w:pPr>
              <w:pStyle w:val="Table10ptText-ASDEFCON"/>
            </w:pPr>
            <w:r>
              <w:t>ANP 3411.0101</w:t>
            </w:r>
          </w:p>
        </w:tc>
        <w:tc>
          <w:tcPr>
            <w:tcW w:w="6129" w:type="dxa"/>
          </w:tcPr>
          <w:p w:rsidR="004E44D7" w:rsidRPr="00652226" w:rsidRDefault="004E44D7" w:rsidP="008A48C7">
            <w:pPr>
              <w:pStyle w:val="Table10ptText-ASDEFCON"/>
            </w:pPr>
            <w:r w:rsidRPr="00652226">
              <w:t>Naval Materiel Assurance Publication</w:t>
            </w:r>
          </w:p>
        </w:tc>
      </w:tr>
      <w:tr w:rsidR="009C6AAB" w:rsidTr="009C6AAB">
        <w:tc>
          <w:tcPr>
            <w:tcW w:w="1951" w:type="dxa"/>
          </w:tcPr>
          <w:p w:rsidR="009C6AAB" w:rsidRPr="00366BD6" w:rsidRDefault="009C6AAB" w:rsidP="00097233">
            <w:pPr>
              <w:pStyle w:val="Table10ptText-ASDEFCON"/>
            </w:pPr>
            <w:r>
              <w:t>DASR</w:t>
            </w:r>
          </w:p>
        </w:tc>
        <w:tc>
          <w:tcPr>
            <w:tcW w:w="6129" w:type="dxa"/>
          </w:tcPr>
          <w:p w:rsidR="009C6AAB" w:rsidRPr="00366BD6" w:rsidRDefault="009C6AAB" w:rsidP="00097233">
            <w:pPr>
              <w:pStyle w:val="Table10ptText-ASDEFCON"/>
            </w:pPr>
            <w:r w:rsidRPr="00652226">
              <w:t>Defence Aviation Safety Regulation</w:t>
            </w:r>
            <w:r>
              <w:t>s</w:t>
            </w:r>
          </w:p>
        </w:tc>
      </w:tr>
      <w:tr w:rsidR="005877A6" w:rsidTr="004D5754">
        <w:tc>
          <w:tcPr>
            <w:tcW w:w="1951" w:type="dxa"/>
          </w:tcPr>
          <w:p w:rsidR="005877A6" w:rsidRPr="00366BD6" w:rsidRDefault="00D75323" w:rsidP="008A48C7">
            <w:pPr>
              <w:pStyle w:val="Table10ptText-ASDEFCON"/>
            </w:pPr>
            <w:r>
              <w:t>LMSM</w:t>
            </w:r>
          </w:p>
        </w:tc>
        <w:tc>
          <w:tcPr>
            <w:tcW w:w="6129" w:type="dxa"/>
          </w:tcPr>
          <w:p w:rsidR="005877A6" w:rsidRPr="00366BD6" w:rsidRDefault="008556C3" w:rsidP="008A48C7">
            <w:pPr>
              <w:pStyle w:val="Table10ptText-ASDEFCON"/>
            </w:pPr>
            <w:r>
              <w:t>Land</w:t>
            </w:r>
            <w:r w:rsidR="005877A6" w:rsidRPr="00652226">
              <w:t xml:space="preserve"> Materiel </w:t>
            </w:r>
            <w:r>
              <w:t xml:space="preserve">Safety </w:t>
            </w:r>
            <w:r w:rsidR="005877A6" w:rsidRPr="00652226">
              <w:t>Manual</w:t>
            </w:r>
          </w:p>
        </w:tc>
      </w:tr>
    </w:tbl>
    <w:p w:rsidR="005877A6" w:rsidRDefault="008A4492" w:rsidP="008A48C7">
      <w:pPr>
        <w:pStyle w:val="SOWHL1-ASDEFCON"/>
      </w:pPr>
      <w:r>
        <w:t>SERVICE DESCRIPTION</w:t>
      </w:r>
      <w:bookmarkEnd w:id="0"/>
      <w:bookmarkEnd w:id="1"/>
    </w:p>
    <w:p w:rsidR="005877A6" w:rsidRDefault="005877A6" w:rsidP="008A48C7">
      <w:pPr>
        <w:pStyle w:val="SOWHL2-ASDEFCON"/>
      </w:pPr>
      <w:r>
        <w:t>Introduction</w:t>
      </w:r>
    </w:p>
    <w:p w:rsidR="005877A6" w:rsidRDefault="005877A6" w:rsidP="008A48C7">
      <w:pPr>
        <w:pStyle w:val="SOWHL3-ASDEFCON"/>
      </w:pPr>
      <w:r>
        <w:t>Scope of DSD</w:t>
      </w:r>
    </w:p>
    <w:p w:rsidR="0089141B" w:rsidRDefault="0089141B" w:rsidP="008A48C7">
      <w:pPr>
        <w:pStyle w:val="NoteToDrafters-ASDEFCON"/>
      </w:pPr>
      <w:r>
        <w:t xml:space="preserve">Note to drafters: </w:t>
      </w:r>
      <w:r w:rsidR="003E6AC8">
        <w:t xml:space="preserve"> </w:t>
      </w:r>
      <w:r>
        <w:t xml:space="preserve">Amend the subclauses </w:t>
      </w:r>
      <w:r w:rsidR="006B12E8">
        <w:t xml:space="preserve">to the following clause </w:t>
      </w:r>
      <w:r>
        <w:t xml:space="preserve">where the </w:t>
      </w:r>
      <w:r w:rsidR="006B12E8">
        <w:t>Items</w:t>
      </w:r>
      <w:r>
        <w:t xml:space="preserve"> can be more accurately grouped and </w:t>
      </w:r>
      <w:r w:rsidR="006B12E8">
        <w:t>referenced</w:t>
      </w:r>
      <w:r>
        <w:t xml:space="preserve"> (eg, if identified within </w:t>
      </w:r>
      <w:r w:rsidR="006B12E8">
        <w:t xml:space="preserve">the tables in </w:t>
      </w:r>
      <w:r>
        <w:t>SOW Annex A).</w:t>
      </w:r>
    </w:p>
    <w:p w:rsidR="005877A6" w:rsidRDefault="005877A6" w:rsidP="008A48C7">
      <w:pPr>
        <w:pStyle w:val="SOWTL4-ASDEFCON"/>
      </w:pPr>
      <w:r>
        <w:t>The Contractor shall provide procurement Services, as described in this DSD, for the following types of Items</w:t>
      </w:r>
      <w:r w:rsidR="005400A4">
        <w:t>, includ</w:t>
      </w:r>
      <w:r w:rsidR="0089141B">
        <w:t>ing</w:t>
      </w:r>
      <w:r w:rsidR="005400A4">
        <w:t xml:space="preserve"> those</w:t>
      </w:r>
      <w:r w:rsidR="008A4492">
        <w:t xml:space="preserve"> listed in Annex A to the SOW</w:t>
      </w:r>
      <w:r>
        <w:t>:</w:t>
      </w:r>
    </w:p>
    <w:p w:rsidR="005877A6" w:rsidRDefault="005877A6" w:rsidP="008A48C7">
      <w:pPr>
        <w:pStyle w:val="SOWSubL1-ASDEFCON"/>
      </w:pPr>
      <w:r>
        <w:t>RIs; and</w:t>
      </w:r>
    </w:p>
    <w:p w:rsidR="005877A6" w:rsidRDefault="005877A6" w:rsidP="008A48C7">
      <w:pPr>
        <w:pStyle w:val="SOWSubL1-ASDEFCON"/>
      </w:pPr>
      <w:r>
        <w:t>Non-RIs.</w:t>
      </w:r>
    </w:p>
    <w:p w:rsidR="005877A6" w:rsidRDefault="005877A6" w:rsidP="008A48C7">
      <w:pPr>
        <w:pStyle w:val="SOWHL2-ASDEFCON"/>
      </w:pPr>
      <w:r>
        <w:t>Services</w:t>
      </w:r>
    </w:p>
    <w:p w:rsidR="008A4492" w:rsidRDefault="008A4492" w:rsidP="008A48C7">
      <w:pPr>
        <w:pStyle w:val="SOWHL3-ASDEFCON"/>
      </w:pPr>
      <w:r>
        <w:t>General</w:t>
      </w:r>
    </w:p>
    <w:p w:rsidR="008A4492" w:rsidRDefault="008A4492" w:rsidP="008A48C7">
      <w:pPr>
        <w:pStyle w:val="NoteToDrafters-ASDEFCON"/>
      </w:pPr>
      <w:r>
        <w:t xml:space="preserve">Note to drafters:  If only </w:t>
      </w:r>
      <w:r w:rsidR="00C2611F">
        <w:t xml:space="preserve">parts </w:t>
      </w:r>
      <w:r>
        <w:t>of the Applicable Documents listed in clause </w:t>
      </w:r>
      <w:r>
        <w:fldChar w:fldCharType="begin"/>
      </w:r>
      <w:r>
        <w:instrText xml:space="preserve"> REF _Ref182035424 \r \h </w:instrText>
      </w:r>
      <w:r>
        <w:fldChar w:fldCharType="separate"/>
      </w:r>
      <w:r w:rsidR="00A64C01">
        <w:t>5</w:t>
      </w:r>
      <w:r>
        <w:fldChar w:fldCharType="end"/>
      </w:r>
      <w:r>
        <w:t xml:space="preserve"> are applicable, then the following clause </w:t>
      </w:r>
      <w:r w:rsidR="006D783D">
        <w:t>sh</w:t>
      </w:r>
      <w:r>
        <w:t xml:space="preserve">ould be modified </w:t>
      </w:r>
      <w:r w:rsidR="006D783D">
        <w:t>so</w:t>
      </w:r>
      <w:r>
        <w:t xml:space="preserve"> that only th</w:t>
      </w:r>
      <w:r w:rsidR="006D783D">
        <w:t>os</w:t>
      </w:r>
      <w:r>
        <w:t xml:space="preserve">e </w:t>
      </w:r>
      <w:r w:rsidR="006D783D">
        <w:t>parts are</w:t>
      </w:r>
      <w:r>
        <w:t xml:space="preserve"> mandated on the Contractor.</w:t>
      </w:r>
    </w:p>
    <w:p w:rsidR="008A4492" w:rsidRDefault="008A4492" w:rsidP="008A48C7">
      <w:pPr>
        <w:pStyle w:val="SOWTL4-ASDEFCON"/>
      </w:pPr>
      <w:r>
        <w:t>The Contractor shall provide procurement Services in accordance with the applicable documents listed in clause </w:t>
      </w:r>
      <w:r>
        <w:fldChar w:fldCharType="begin"/>
      </w:r>
      <w:r>
        <w:instrText xml:space="preserve"> REF _Ref182035424 \r \h </w:instrText>
      </w:r>
      <w:r>
        <w:fldChar w:fldCharType="separate"/>
      </w:r>
      <w:r w:rsidR="00A64C01">
        <w:t>5</w:t>
      </w:r>
      <w:r>
        <w:fldChar w:fldCharType="end"/>
      </w:r>
      <w:r>
        <w:t xml:space="preserve"> of this DSD.</w:t>
      </w:r>
    </w:p>
    <w:p w:rsidR="008A4492" w:rsidRDefault="008A4492" w:rsidP="008A48C7">
      <w:pPr>
        <w:pStyle w:val="SOWTL4-ASDEFCON"/>
      </w:pPr>
      <w:r w:rsidRPr="008A4492">
        <w:t>The Contractor shal</w:t>
      </w:r>
      <w:r>
        <w:t>l maintain a schedule of known p</w:t>
      </w:r>
      <w:r w:rsidRPr="008A4492">
        <w:t xml:space="preserve">rocurement activities, projecting work effort for a period of not less than one year in advance, or until the end of the </w:t>
      </w:r>
      <w:r w:rsidR="00A97B0B">
        <w:t xml:space="preserve">Term </w:t>
      </w:r>
      <w:r w:rsidRPr="008A4492">
        <w:t xml:space="preserve">where that </w:t>
      </w:r>
      <w:r w:rsidR="00A97B0B">
        <w:t xml:space="preserve">period </w:t>
      </w:r>
      <w:r w:rsidRPr="008A4492">
        <w:t>is less than one year</w:t>
      </w:r>
      <w:r>
        <w:t>.</w:t>
      </w:r>
    </w:p>
    <w:p w:rsidR="0074724A" w:rsidRPr="008A4492" w:rsidRDefault="0074724A" w:rsidP="008A48C7">
      <w:pPr>
        <w:pStyle w:val="SOWTL4-ASDEFCON"/>
      </w:pPr>
      <w:r w:rsidRPr="0074724A">
        <w:t xml:space="preserve">The Contractor shall provide a copy of the Contractor’s </w:t>
      </w:r>
      <w:r>
        <w:t>procurement</w:t>
      </w:r>
      <w:r w:rsidRPr="0074724A">
        <w:t xml:space="preserve"> schedule in the format requested and within five Working Days (or other timeframe agreed between </w:t>
      </w:r>
      <w:r w:rsidR="00A97B0B">
        <w:t>both</w:t>
      </w:r>
      <w:r w:rsidRPr="0074724A">
        <w:t xml:space="preserve"> parties) of a request for a copy of this schedule from the Commonwealth Representative.</w:t>
      </w:r>
    </w:p>
    <w:p w:rsidR="005877A6" w:rsidRPr="00BB7C26" w:rsidRDefault="005877A6" w:rsidP="008A48C7">
      <w:pPr>
        <w:pStyle w:val="SOWHL3-ASDEFCON"/>
      </w:pPr>
      <w:bookmarkStart w:id="8" w:name="_Ref293383223"/>
      <w:r w:rsidRPr="00BB7C26">
        <w:t>Purchase of Repairable Items</w:t>
      </w:r>
      <w:bookmarkEnd w:id="8"/>
    </w:p>
    <w:p w:rsidR="00366BD6" w:rsidRPr="008A4492" w:rsidRDefault="00D03EC2" w:rsidP="008A48C7">
      <w:pPr>
        <w:pStyle w:val="NoteToDrafters-ASDEFCON"/>
      </w:pPr>
      <w:r>
        <w:t>Note to drafters</w:t>
      </w:r>
      <w:r w:rsidR="00366BD6" w:rsidRPr="008A4492">
        <w:t xml:space="preserve">:  </w:t>
      </w:r>
      <w:r>
        <w:t xml:space="preserve">Include this clause </w:t>
      </w:r>
      <w:r w:rsidR="0054695E">
        <w:t>if</w:t>
      </w:r>
      <w:r w:rsidR="0054695E" w:rsidRPr="008A4492">
        <w:t xml:space="preserve"> </w:t>
      </w:r>
      <w:r w:rsidR="00366BD6" w:rsidRPr="008A4492">
        <w:t>the Commonwealth wishes to</w:t>
      </w:r>
      <w:r w:rsidR="0054695E">
        <w:t xml:space="preserve"> have the</w:t>
      </w:r>
      <w:r w:rsidR="00366BD6" w:rsidRPr="008A4492">
        <w:t xml:space="preserve"> option to procure Repairable Items (RI</w:t>
      </w:r>
      <w:r w:rsidR="00366BD6">
        <w:t>s</w:t>
      </w:r>
      <w:r w:rsidR="00366BD6" w:rsidRPr="008A4492">
        <w:t xml:space="preserve">) from the Contractor.  </w:t>
      </w:r>
      <w:r w:rsidR="0054695E">
        <w:t>I</w:t>
      </w:r>
      <w:r w:rsidR="00366BD6" w:rsidRPr="008A4492">
        <w:t xml:space="preserve">f not required, replace </w:t>
      </w:r>
      <w:r w:rsidR="0054695E">
        <w:t xml:space="preserve">the clauses </w:t>
      </w:r>
      <w:r w:rsidR="00366BD6" w:rsidRPr="008A4492">
        <w:t>with</w:t>
      </w:r>
      <w:r w:rsidR="001B2BD0">
        <w:t xml:space="preserve"> </w:t>
      </w:r>
      <w:r w:rsidR="00366BD6" w:rsidRPr="008A4492">
        <w:t xml:space="preserve">‘Not </w:t>
      </w:r>
      <w:r w:rsidR="00331F8F" w:rsidRPr="008A4492">
        <w:t>used’</w:t>
      </w:r>
      <w:r w:rsidR="00366BD6" w:rsidRPr="008A4492">
        <w:t>.</w:t>
      </w:r>
    </w:p>
    <w:p w:rsidR="00366BD6" w:rsidRDefault="00366BD6" w:rsidP="008A48C7">
      <w:pPr>
        <w:pStyle w:val="SOWTL4-ASDEFCON"/>
      </w:pPr>
      <w:bookmarkStart w:id="9" w:name="_Ref374103474"/>
      <w:r w:rsidRPr="008A4492">
        <w:t>The Contractor shall effect procurement of those RIs that have been Approved for purchase by the Commonwealth Representative.</w:t>
      </w:r>
      <w:bookmarkEnd w:id="9"/>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A74CD8" w:rsidTr="00A74CD8">
        <w:tc>
          <w:tcPr>
            <w:tcW w:w="9286" w:type="dxa"/>
            <w:shd w:val="clear" w:color="auto" w:fill="auto"/>
          </w:tcPr>
          <w:p w:rsidR="00A74CD8" w:rsidRDefault="00A74CD8" w:rsidP="008A48C7">
            <w:pPr>
              <w:pStyle w:val="ASDEFCONOption"/>
            </w:pPr>
            <w:bookmarkStart w:id="10" w:name="_Ref372578837"/>
            <w:r>
              <w:t xml:space="preserve">Option: </w:t>
            </w:r>
            <w:r w:rsidR="003E6AC8">
              <w:t xml:space="preserve"> </w:t>
            </w:r>
            <w:r w:rsidR="006D783D">
              <w:t>T</w:t>
            </w:r>
            <w:r w:rsidR="009006AF">
              <w:t>his option</w:t>
            </w:r>
            <w:r>
              <w:t xml:space="preserve"> </w:t>
            </w:r>
            <w:r w:rsidR="00D91E86">
              <w:t>acknowledges</w:t>
            </w:r>
            <w:r w:rsidR="008E0C52">
              <w:t xml:space="preserve"> </w:t>
            </w:r>
            <w:r w:rsidR="00D91E86">
              <w:t>a</w:t>
            </w:r>
            <w:r w:rsidR="008E0C52">
              <w:t xml:space="preserve"> link between </w:t>
            </w:r>
            <w:r w:rsidR="006D783D">
              <w:t xml:space="preserve">analyses </w:t>
            </w:r>
            <w:r w:rsidR="008E0C52">
              <w:t>and</w:t>
            </w:r>
            <w:r w:rsidR="006D783D">
              <w:t xml:space="preserve"> procurement</w:t>
            </w:r>
            <w:r w:rsidR="008E0C52">
              <w:t xml:space="preserve">.  Amend the clause </w:t>
            </w:r>
            <w:r w:rsidR="00BA04EE">
              <w:t xml:space="preserve">if Material Requirements Planning for RIs or </w:t>
            </w:r>
            <w:r>
              <w:t>DSD-SUP-SACC</w:t>
            </w:r>
            <w:r w:rsidR="00976A33">
              <w:t>, as applicable,</w:t>
            </w:r>
            <w:r>
              <w:t xml:space="preserve"> </w:t>
            </w:r>
            <w:r w:rsidR="00D91E86">
              <w:t>are</w:t>
            </w:r>
            <w:r w:rsidR="00BA04EE">
              <w:t xml:space="preserve"> not </w:t>
            </w:r>
            <w:r>
              <w:t>included in the draft Contract.</w:t>
            </w:r>
          </w:p>
          <w:p w:rsidR="008E0C52" w:rsidRDefault="00A74CD8" w:rsidP="008E0C52">
            <w:pPr>
              <w:pStyle w:val="SOWTL4-ASDEFCON"/>
            </w:pPr>
            <w:r>
              <w:t xml:space="preserve">The </w:t>
            </w:r>
            <w:r w:rsidR="001600BE">
              <w:t xml:space="preserve">Contractor </w:t>
            </w:r>
            <w:r>
              <w:t>acknowledge</w:t>
            </w:r>
            <w:r w:rsidR="001600BE">
              <w:t>s</w:t>
            </w:r>
            <w:r>
              <w:t xml:space="preserve"> that</w:t>
            </w:r>
            <w:r w:rsidR="001600BE">
              <w:t>, prior to the</w:t>
            </w:r>
            <w:r>
              <w:t xml:space="preserve"> Approv</w:t>
            </w:r>
            <w:r w:rsidR="001600BE">
              <w:t>al to</w:t>
            </w:r>
            <w:r>
              <w:t xml:space="preserve"> procure </w:t>
            </w:r>
            <w:r w:rsidR="001600BE">
              <w:t xml:space="preserve">any </w:t>
            </w:r>
            <w:r>
              <w:t>additional RIs</w:t>
            </w:r>
            <w:r w:rsidR="001600BE">
              <w:t>, the Commonwealth may require</w:t>
            </w:r>
            <w:r w:rsidR="008E0C52">
              <w:t xml:space="preserve"> that</w:t>
            </w:r>
            <w:r w:rsidR="001600BE">
              <w:t xml:space="preserve"> the Contractor</w:t>
            </w:r>
            <w:r w:rsidR="008E0C52">
              <w:t xml:space="preserve"> provide an analysis report</w:t>
            </w:r>
            <w:r>
              <w:t xml:space="preserve"> based on</w:t>
            </w:r>
            <w:r w:rsidR="008E0C52">
              <w:t>:</w:t>
            </w:r>
            <w:r>
              <w:t xml:space="preserve"> </w:t>
            </w:r>
          </w:p>
          <w:p w:rsidR="008E0C52" w:rsidRDefault="00A74CD8" w:rsidP="00BA04EE">
            <w:pPr>
              <w:pStyle w:val="SOWSubL1-ASDEFCON"/>
            </w:pPr>
            <w:r>
              <w:t xml:space="preserve">the </w:t>
            </w:r>
            <w:r w:rsidR="008E0C52">
              <w:t xml:space="preserve">result </w:t>
            </w:r>
            <w:r>
              <w:t>of Stock Assessments performed in accordance with DSD-SUP-SACC</w:t>
            </w:r>
            <w:r w:rsidR="008E0C52">
              <w:t>; or</w:t>
            </w:r>
          </w:p>
          <w:p w:rsidR="00A74CD8" w:rsidRDefault="008E0C52" w:rsidP="00BA04EE">
            <w:pPr>
              <w:pStyle w:val="SOWSubL1-ASDEFCON"/>
            </w:pPr>
            <w:r>
              <w:t>the result of Material Requirements Planning under DSD-SUP-SERV.</w:t>
            </w:r>
          </w:p>
        </w:tc>
      </w:tr>
    </w:tbl>
    <w:p w:rsidR="00D03EC2" w:rsidRDefault="00D03EC2" w:rsidP="004617F4">
      <w:pPr>
        <w:pStyle w:val="ASDEFCONOptionSpace"/>
      </w:pP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B5265C" w:rsidTr="002031CA">
        <w:tc>
          <w:tcPr>
            <w:tcW w:w="9286" w:type="dxa"/>
            <w:shd w:val="clear" w:color="auto" w:fill="auto"/>
          </w:tcPr>
          <w:bookmarkEnd w:id="10"/>
          <w:p w:rsidR="00B5265C" w:rsidRDefault="00B5265C" w:rsidP="008A48C7">
            <w:pPr>
              <w:pStyle w:val="ASDEFCONOption"/>
            </w:pPr>
            <w:r>
              <w:t xml:space="preserve">Option: </w:t>
            </w:r>
            <w:r w:rsidR="003E6AC8">
              <w:t xml:space="preserve"> </w:t>
            </w:r>
            <w:r>
              <w:t xml:space="preserve">Include </w:t>
            </w:r>
            <w:r w:rsidR="009006AF">
              <w:t>this option</w:t>
            </w:r>
            <w:r>
              <w:t xml:space="preserve"> if the procurement of RIs will be undertaken as an S&amp;Q Service.</w:t>
            </w:r>
          </w:p>
          <w:p w:rsidR="00B5265C" w:rsidRDefault="00B5265C" w:rsidP="008A48C7">
            <w:pPr>
              <w:pStyle w:val="SOWTL4-ASDEFCON"/>
            </w:pPr>
            <w:r>
              <w:t xml:space="preserve">The Contractor shall undertake the procurement of RIs under clause </w:t>
            </w:r>
            <w:r>
              <w:fldChar w:fldCharType="begin"/>
            </w:r>
            <w:r>
              <w:instrText xml:space="preserve"> REF _Ref374103474 \r \h </w:instrText>
            </w:r>
            <w:r>
              <w:fldChar w:fldCharType="separate"/>
            </w:r>
            <w:r w:rsidR="00A64C01">
              <w:t>6.2.2.1</w:t>
            </w:r>
            <w:r>
              <w:fldChar w:fldCharType="end"/>
            </w:r>
            <w:r>
              <w:t xml:space="preserve"> as an S&amp;Q Service.</w:t>
            </w:r>
          </w:p>
        </w:tc>
      </w:tr>
    </w:tbl>
    <w:p w:rsidR="002031CA" w:rsidRDefault="002031CA" w:rsidP="002031CA">
      <w:pPr>
        <w:pStyle w:val="ASDEFCONOptionSpace"/>
      </w:pPr>
    </w:p>
    <w:p w:rsidR="00B5265C" w:rsidRDefault="00B5265C" w:rsidP="008A48C7">
      <w:pPr>
        <w:pStyle w:val="SOWTL4-ASDEFCON"/>
      </w:pPr>
      <w:r>
        <w:t>The Commonwealth reserves the right to purchase RIs from sources other than the Contractor.</w:t>
      </w:r>
    </w:p>
    <w:p w:rsidR="00B5265C" w:rsidRDefault="00B5265C" w:rsidP="008A48C7">
      <w:pPr>
        <w:pStyle w:val="SOWHL3-ASDEFCON"/>
      </w:pPr>
      <w:bookmarkStart w:id="11" w:name="_Ref232671142"/>
      <w:r>
        <w:t>Purchase of Non-Repairable Items</w:t>
      </w:r>
      <w:bookmarkEnd w:id="11"/>
    </w:p>
    <w:p w:rsidR="00B5265C" w:rsidRDefault="00B5265C" w:rsidP="008A48C7">
      <w:pPr>
        <w:pStyle w:val="SOWTL4-ASDEFCON"/>
      </w:pPr>
      <w:bookmarkStart w:id="12" w:name="_Ref388948230"/>
      <w:r>
        <w:t>The Contractor shall effect procurement of those Non-RIs which have been Approved for purchase by the Commonwealth Representative.</w:t>
      </w:r>
      <w:bookmarkEnd w:id="12"/>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B5265C" w:rsidTr="002031CA">
        <w:tc>
          <w:tcPr>
            <w:tcW w:w="9286" w:type="dxa"/>
            <w:shd w:val="clear" w:color="auto" w:fill="auto"/>
          </w:tcPr>
          <w:p w:rsidR="00B5265C" w:rsidRDefault="00B5265C" w:rsidP="008A48C7">
            <w:pPr>
              <w:pStyle w:val="ASDEFCONOption"/>
            </w:pPr>
            <w:bookmarkStart w:id="13" w:name="_Ref374104526"/>
            <w:r>
              <w:t xml:space="preserve">Option: </w:t>
            </w:r>
            <w:r w:rsidR="003E6AC8">
              <w:t xml:space="preserve"> </w:t>
            </w:r>
            <w:r>
              <w:t xml:space="preserve">Consider </w:t>
            </w:r>
            <w:r w:rsidR="009006AF">
              <w:t>this option</w:t>
            </w:r>
            <w:r>
              <w:t xml:space="preserve"> when DSD-SUP-SACC is included in the draft Contract.</w:t>
            </w:r>
          </w:p>
          <w:p w:rsidR="00B5265C" w:rsidRDefault="00B5265C" w:rsidP="008A48C7">
            <w:pPr>
              <w:pStyle w:val="SOWTL4-ASDEFCON"/>
            </w:pPr>
            <w:r>
              <w:t>The parties acknowledge and agree that, for those Non-RIs identified at Annex A to the SOW, the Commonwealth will only Approve procurement of additional quantities of Non-RIs based on the outcomes of Stock Assessments performed in accordance with DSD-SUP-SACC.</w:t>
            </w:r>
          </w:p>
        </w:tc>
      </w:tr>
    </w:tbl>
    <w:p w:rsidR="002031CA" w:rsidRDefault="002031CA" w:rsidP="002031CA">
      <w:pPr>
        <w:pStyle w:val="ASDEFCONOptionSpace"/>
      </w:pPr>
    </w:p>
    <w:p w:rsidR="00B5265C" w:rsidRDefault="00B5265C" w:rsidP="008A48C7">
      <w:pPr>
        <w:pStyle w:val="SOWTL4-ASDEFCON"/>
      </w:pPr>
      <w:bookmarkStart w:id="14" w:name="_Ref448411927"/>
      <w:r>
        <w:t>The Contractor shall only procure, for use, Non</w:t>
      </w:r>
      <w:r>
        <w:noBreakHyphen/>
        <w:t>RIs that have been authorised for fit in accordance with DSD-MNT-MGT.</w:t>
      </w:r>
      <w:bookmarkEnd w:id="13"/>
      <w:bookmarkEnd w:id="14"/>
    </w:p>
    <w:p w:rsidR="00B5265C" w:rsidRDefault="00B5265C" w:rsidP="008A48C7">
      <w:pPr>
        <w:pStyle w:val="SOWTL4-ASDEFCON"/>
      </w:pPr>
      <w:r>
        <w:t>The Commonwealth reserves the right to purchase Non</w:t>
      </w:r>
      <w:r>
        <w:noBreakHyphen/>
        <w:t>RIs from sources other than the Contractor.</w:t>
      </w: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A74CD8" w:rsidTr="004617F4">
        <w:tc>
          <w:tcPr>
            <w:tcW w:w="9286" w:type="dxa"/>
            <w:shd w:val="clear" w:color="auto" w:fill="auto"/>
          </w:tcPr>
          <w:p w:rsidR="00A74CD8" w:rsidRDefault="00A74CD8" w:rsidP="008A48C7">
            <w:pPr>
              <w:pStyle w:val="ASDEFCONOption"/>
            </w:pPr>
            <w:bookmarkStart w:id="15" w:name="_Ref232671156"/>
            <w:r>
              <w:t xml:space="preserve">Option: </w:t>
            </w:r>
            <w:r w:rsidR="003E6AC8">
              <w:t xml:space="preserve"> </w:t>
            </w:r>
            <w:r>
              <w:t xml:space="preserve">Include </w:t>
            </w:r>
            <w:r w:rsidR="009006AF">
              <w:t>this option</w:t>
            </w:r>
            <w:r>
              <w:t xml:space="preserve"> if the procurement of Non-RIs will be undertaken as an S&amp;Q Service.</w:t>
            </w:r>
          </w:p>
          <w:p w:rsidR="00A74CD8" w:rsidRDefault="00A74CD8" w:rsidP="008A48C7">
            <w:pPr>
              <w:pStyle w:val="SOWTL4-ASDEFCON"/>
            </w:pPr>
            <w:r>
              <w:t xml:space="preserve">The Contractor shall undertake the procurement of Non-RIs under clause </w:t>
            </w:r>
            <w:r>
              <w:fldChar w:fldCharType="begin"/>
            </w:r>
            <w:r>
              <w:instrText xml:space="preserve"> REF _Ref388948230 \r \h </w:instrText>
            </w:r>
            <w:r>
              <w:fldChar w:fldCharType="separate"/>
            </w:r>
            <w:r w:rsidR="00A64C01">
              <w:t>6.2.3.1</w:t>
            </w:r>
            <w:r>
              <w:fldChar w:fldCharType="end"/>
            </w:r>
            <w:r>
              <w:t xml:space="preserve"> as an S&amp;Q Service.</w:t>
            </w:r>
          </w:p>
        </w:tc>
      </w:tr>
    </w:tbl>
    <w:p w:rsidR="004617F4" w:rsidRDefault="004617F4" w:rsidP="004617F4">
      <w:pPr>
        <w:pStyle w:val="ASDEFCONOptionSpace"/>
      </w:pPr>
    </w:p>
    <w:p w:rsidR="005877A6" w:rsidRDefault="005877A6" w:rsidP="008A48C7">
      <w:pPr>
        <w:pStyle w:val="SOWHL3-ASDEFCON"/>
      </w:pPr>
      <w:bookmarkStart w:id="16" w:name="_Ref448411957"/>
      <w:r>
        <w:t>Purchase of Safety Critical Items</w:t>
      </w:r>
      <w:bookmarkEnd w:id="15"/>
      <w:bookmarkEnd w:id="16"/>
    </w:p>
    <w:p w:rsidR="005877A6" w:rsidRDefault="005877A6">
      <w:pPr>
        <w:pStyle w:val="Notetodrafters"/>
      </w:pPr>
      <w:r>
        <w:t>Note to drafters:  Refer to guidance for this clause.</w:t>
      </w:r>
    </w:p>
    <w:p w:rsidR="008A4492" w:rsidRPr="00D762CD" w:rsidRDefault="005877A6" w:rsidP="00141CDA">
      <w:pPr>
        <w:pStyle w:val="SOWTL4-ASDEFCON"/>
      </w:pPr>
      <w:r>
        <w:t xml:space="preserve">Not </w:t>
      </w:r>
      <w:r w:rsidR="00331F8F">
        <w:t>used</w:t>
      </w:r>
      <w:r>
        <w:t>.</w:t>
      </w:r>
    </w:p>
    <w:sectPr w:rsidR="008A4492" w:rsidRPr="00D762CD" w:rsidSect="00461BCB">
      <w:headerReference w:type="default" r:id="rId14"/>
      <w:footerReference w:type="default" r:id="rId15"/>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1BB4" w:rsidRDefault="004B1BB4">
      <w:r>
        <w:separator/>
      </w:r>
    </w:p>
  </w:endnote>
  <w:endnote w:type="continuationSeparator" w:id="0">
    <w:p w:rsidR="004B1BB4" w:rsidRDefault="004B1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EC6" w:rsidRDefault="00593E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64C01">
      <w:rPr>
        <w:rStyle w:val="PageNumber"/>
        <w:noProof/>
      </w:rPr>
      <w:t>ii</w:t>
    </w:r>
    <w:r>
      <w:rPr>
        <w:rStyle w:val="PageNumber"/>
      </w:rPr>
      <w:fldChar w:fldCharType="end"/>
    </w:r>
  </w:p>
  <w:p w:rsidR="00593EC6" w:rsidRDefault="00593EC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593EC6" w:rsidTr="009B7C47">
      <w:tc>
        <w:tcPr>
          <w:tcW w:w="2500" w:type="pct"/>
        </w:tcPr>
        <w:p w:rsidR="00593EC6" w:rsidRDefault="00593EC6" w:rsidP="009B7C47">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end"/>
          </w:r>
        </w:p>
      </w:tc>
      <w:tc>
        <w:tcPr>
          <w:tcW w:w="2500" w:type="pct"/>
        </w:tcPr>
        <w:p w:rsidR="00593EC6" w:rsidRPr="005D77C8" w:rsidRDefault="00593EC6" w:rsidP="009B7C47">
          <w:pPr>
            <w:pStyle w:val="ASDEFCONHeaderFooterRight"/>
            <w:rPr>
              <w:rStyle w:val="PageNumber"/>
              <w:szCs w:val="16"/>
            </w:rPr>
          </w:pPr>
          <w:r w:rsidRPr="005D77C8">
            <w:rPr>
              <w:rStyle w:val="PageNumber"/>
              <w:color w:val="auto"/>
              <w:szCs w:val="16"/>
            </w:rPr>
            <w:fldChar w:fldCharType="begin"/>
          </w:r>
          <w:r w:rsidRPr="005D77C8">
            <w:rPr>
              <w:rStyle w:val="PageNumber"/>
              <w:color w:val="auto"/>
              <w:szCs w:val="16"/>
            </w:rPr>
            <w:instrText xml:space="preserve"> PAGE </w:instrText>
          </w:r>
          <w:r w:rsidRPr="005D77C8">
            <w:rPr>
              <w:rStyle w:val="PageNumber"/>
              <w:color w:val="auto"/>
              <w:szCs w:val="16"/>
            </w:rPr>
            <w:fldChar w:fldCharType="separate"/>
          </w:r>
          <w:r w:rsidR="00A64C01">
            <w:rPr>
              <w:rStyle w:val="PageNumber"/>
              <w:noProof/>
              <w:color w:val="auto"/>
              <w:szCs w:val="16"/>
            </w:rPr>
            <w:t>i</w:t>
          </w:r>
          <w:r w:rsidRPr="005D77C8">
            <w:rPr>
              <w:rStyle w:val="PageNumber"/>
              <w:color w:val="auto"/>
              <w:szCs w:val="16"/>
            </w:rPr>
            <w:fldChar w:fldCharType="end"/>
          </w:r>
        </w:p>
      </w:tc>
    </w:tr>
    <w:tr w:rsidR="00593EC6" w:rsidTr="009B7C47">
      <w:tc>
        <w:tcPr>
          <w:tcW w:w="5000" w:type="pct"/>
          <w:gridSpan w:val="2"/>
        </w:tcPr>
        <w:p w:rsidR="00593EC6" w:rsidRDefault="003C61AD" w:rsidP="00BB7190">
          <w:pPr>
            <w:pStyle w:val="ASDEFCONHeaderFooterClassification"/>
            <w:rPr>
              <w:rStyle w:val="PageNumber"/>
            </w:rPr>
          </w:pPr>
          <w:r>
            <w:rPr>
              <w:b w:val="0"/>
              <w:szCs w:val="20"/>
            </w:rPr>
            <w:fldChar w:fldCharType="begin"/>
          </w:r>
          <w:r>
            <w:rPr>
              <w:b w:val="0"/>
              <w:szCs w:val="20"/>
            </w:rPr>
            <w:instrText xml:space="preserve"> DOCPROPERTY  Classification  \* MERGEFORMAT </w:instrText>
          </w:r>
          <w:r>
            <w:rPr>
              <w:b w:val="0"/>
              <w:szCs w:val="20"/>
            </w:rPr>
            <w:fldChar w:fldCharType="separate"/>
          </w:r>
          <w:r w:rsidR="00A64C01">
            <w:rPr>
              <w:b w:val="0"/>
              <w:szCs w:val="20"/>
            </w:rPr>
            <w:t>OFFICIAL</w:t>
          </w:r>
          <w:r>
            <w:rPr>
              <w:b w:val="0"/>
              <w:szCs w:val="20"/>
            </w:rPr>
            <w:fldChar w:fldCharType="end"/>
          </w:r>
        </w:p>
      </w:tc>
    </w:tr>
  </w:tbl>
  <w:p w:rsidR="00593EC6" w:rsidRPr="009B7C47" w:rsidRDefault="00593EC6" w:rsidP="009B7C47">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EC6" w:rsidRDefault="002031CA" w:rsidP="00366BD6">
    <w:r>
      <w:fldChar w:fldCharType="begin"/>
    </w:r>
    <w:r>
      <w:instrText xml:space="preserve"> DOCPROPERTY  Title  \* MERGEFORMAT </w:instrText>
    </w:r>
    <w:r>
      <w:fldChar w:fldCharType="separate"/>
    </w:r>
    <w:r w:rsidR="00A64C01">
      <w:t>DSD-SUP-PROC</w:t>
    </w:r>
    <w:r>
      <w:fldChar w:fldCharType="end"/>
    </w:r>
    <w:r w:rsidR="00593EC6">
      <w:t>-</w:t>
    </w:r>
    <w:r w:rsidR="00A64C01">
      <w:fldChar w:fldCharType="begin"/>
    </w:r>
    <w:r w:rsidR="00A64C01">
      <w:instrText xml:space="preserve"> DOCPROPERTY Version </w:instrText>
    </w:r>
    <w:r w:rsidR="00A64C01">
      <w:fldChar w:fldCharType="separate"/>
    </w:r>
    <w:r w:rsidR="00A64C01">
      <w:t>V5.3</w:t>
    </w:r>
    <w:r w:rsidR="00A64C01">
      <w:fldChar w:fldCharType="end"/>
    </w:r>
    <w:r w:rsidR="00593EC6">
      <w:rPr>
        <w:rStyle w:val="PageNumber"/>
      </w:rPr>
      <w:tab/>
    </w:r>
    <w:r w:rsidR="00593EC6">
      <w:rPr>
        <w:rStyle w:val="PageNumber"/>
      </w:rPr>
      <w:fldChar w:fldCharType="begin"/>
    </w:r>
    <w:r w:rsidR="00593EC6">
      <w:rPr>
        <w:rStyle w:val="PageNumber"/>
      </w:rPr>
      <w:instrText xml:space="preserve"> PAGE </w:instrText>
    </w:r>
    <w:r w:rsidR="00593EC6">
      <w:rPr>
        <w:rStyle w:val="PageNumber"/>
      </w:rPr>
      <w:fldChar w:fldCharType="separate"/>
    </w:r>
    <w:r w:rsidR="00A64C01">
      <w:rPr>
        <w:rStyle w:val="PageNumber"/>
        <w:noProof/>
      </w:rPr>
      <w:t>ii</w:t>
    </w:r>
    <w:r w:rsidR="00593EC6">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593EC6" w:rsidTr="009B7C47">
      <w:tc>
        <w:tcPr>
          <w:tcW w:w="2500" w:type="pct"/>
        </w:tcPr>
        <w:p w:rsidR="00593EC6" w:rsidRDefault="00593EC6" w:rsidP="009B7C47">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end"/>
          </w:r>
        </w:p>
      </w:tc>
      <w:tc>
        <w:tcPr>
          <w:tcW w:w="2500" w:type="pct"/>
        </w:tcPr>
        <w:p w:rsidR="00593EC6" w:rsidRPr="005D77C8" w:rsidRDefault="005D77C8" w:rsidP="009B7C47">
          <w:pPr>
            <w:pStyle w:val="ASDEFCONHeaderFooterRight"/>
            <w:rPr>
              <w:rStyle w:val="PageNumber"/>
              <w:szCs w:val="16"/>
            </w:rPr>
          </w:pPr>
          <w:r w:rsidRPr="005D77C8">
            <w:rPr>
              <w:rStyle w:val="PageNumber"/>
              <w:color w:val="auto"/>
              <w:szCs w:val="16"/>
            </w:rPr>
            <w:fldChar w:fldCharType="begin"/>
          </w:r>
          <w:r w:rsidRPr="005D77C8">
            <w:rPr>
              <w:rStyle w:val="PageNumber"/>
              <w:color w:val="auto"/>
              <w:szCs w:val="16"/>
            </w:rPr>
            <w:instrText xml:space="preserve"> PAGE </w:instrText>
          </w:r>
          <w:r w:rsidRPr="005D77C8">
            <w:rPr>
              <w:rStyle w:val="PageNumber"/>
              <w:color w:val="auto"/>
              <w:szCs w:val="16"/>
            </w:rPr>
            <w:fldChar w:fldCharType="separate"/>
          </w:r>
          <w:r w:rsidR="00A64C01">
            <w:rPr>
              <w:rStyle w:val="PageNumber"/>
              <w:noProof/>
              <w:color w:val="auto"/>
              <w:szCs w:val="16"/>
            </w:rPr>
            <w:t>2</w:t>
          </w:r>
          <w:r w:rsidRPr="005D77C8">
            <w:rPr>
              <w:rStyle w:val="PageNumber"/>
              <w:color w:val="auto"/>
              <w:szCs w:val="16"/>
            </w:rPr>
            <w:fldChar w:fldCharType="end"/>
          </w:r>
        </w:p>
      </w:tc>
    </w:tr>
    <w:tr w:rsidR="00593EC6" w:rsidTr="009B7C47">
      <w:tc>
        <w:tcPr>
          <w:tcW w:w="5000" w:type="pct"/>
          <w:gridSpan w:val="2"/>
        </w:tcPr>
        <w:p w:rsidR="00593EC6" w:rsidRDefault="003C61AD" w:rsidP="00BB7190">
          <w:pPr>
            <w:pStyle w:val="ASDEFCONHeaderFooterClassification"/>
            <w:rPr>
              <w:rStyle w:val="PageNumber"/>
            </w:rPr>
          </w:pPr>
          <w:r>
            <w:rPr>
              <w:b w:val="0"/>
              <w:szCs w:val="20"/>
            </w:rPr>
            <w:fldChar w:fldCharType="begin"/>
          </w:r>
          <w:r>
            <w:rPr>
              <w:b w:val="0"/>
              <w:szCs w:val="20"/>
            </w:rPr>
            <w:instrText xml:space="preserve"> DOCPROPERTY  Classification  \* MERGEFORMAT </w:instrText>
          </w:r>
          <w:r>
            <w:rPr>
              <w:b w:val="0"/>
              <w:szCs w:val="20"/>
            </w:rPr>
            <w:fldChar w:fldCharType="separate"/>
          </w:r>
          <w:r w:rsidR="00A64C01">
            <w:rPr>
              <w:b w:val="0"/>
              <w:szCs w:val="20"/>
            </w:rPr>
            <w:t>OFFICIAL</w:t>
          </w:r>
          <w:r>
            <w:rPr>
              <w:b w:val="0"/>
              <w:szCs w:val="20"/>
            </w:rPr>
            <w:fldChar w:fldCharType="end"/>
          </w:r>
        </w:p>
      </w:tc>
    </w:tr>
  </w:tbl>
  <w:p w:rsidR="00593EC6" w:rsidRPr="009B7C47" w:rsidRDefault="00593EC6" w:rsidP="009B7C47">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1BB4" w:rsidRDefault="004B1BB4">
      <w:r>
        <w:separator/>
      </w:r>
    </w:p>
  </w:footnote>
  <w:footnote w:type="continuationSeparator" w:id="0">
    <w:p w:rsidR="004B1BB4" w:rsidRDefault="004B1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593EC6" w:rsidTr="009B7C47">
      <w:tc>
        <w:tcPr>
          <w:tcW w:w="5000" w:type="pct"/>
          <w:gridSpan w:val="2"/>
        </w:tcPr>
        <w:p w:rsidR="00593EC6" w:rsidRDefault="003C61AD" w:rsidP="00BB7190">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A64C01">
            <w:rPr>
              <w:b w:val="0"/>
              <w:szCs w:val="20"/>
            </w:rPr>
            <w:t>OFFICIAL</w:t>
          </w:r>
          <w:r>
            <w:rPr>
              <w:b w:val="0"/>
              <w:szCs w:val="20"/>
            </w:rPr>
            <w:fldChar w:fldCharType="end"/>
          </w:r>
        </w:p>
      </w:tc>
    </w:tr>
    <w:tr w:rsidR="00593EC6" w:rsidTr="009B7C47">
      <w:tc>
        <w:tcPr>
          <w:tcW w:w="2500" w:type="pct"/>
        </w:tcPr>
        <w:p w:rsidR="00593EC6" w:rsidRDefault="00A64C01" w:rsidP="009B7C47">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rsidR="00593EC6" w:rsidRDefault="002031CA" w:rsidP="004D6C88">
          <w:pPr>
            <w:pStyle w:val="ASDEFCONHeaderFooterRight"/>
          </w:pPr>
          <w:r>
            <w:fldChar w:fldCharType="begin"/>
          </w:r>
          <w:r>
            <w:instrText xml:space="preserve"> DOCPROPERTY  Title  \* MERGEFORMAT </w:instrText>
          </w:r>
          <w:r>
            <w:fldChar w:fldCharType="separate"/>
          </w:r>
          <w:r w:rsidR="00A64C01">
            <w:t>DSD-SUP-PROC</w:t>
          </w:r>
          <w:r>
            <w:fldChar w:fldCharType="end"/>
          </w:r>
          <w:r w:rsidR="004D6C88">
            <w:t>-</w:t>
          </w:r>
          <w:r>
            <w:fldChar w:fldCharType="begin"/>
          </w:r>
          <w:r>
            <w:instrText xml:space="preserve"> DOCPROPERTY  Version  \* MERGEFORMAT </w:instrText>
          </w:r>
          <w:r>
            <w:fldChar w:fldCharType="separate"/>
          </w:r>
          <w:r w:rsidR="00A64C01">
            <w:t>V5.3</w:t>
          </w:r>
          <w:r>
            <w:fldChar w:fldCharType="end"/>
          </w:r>
        </w:p>
      </w:tc>
    </w:tr>
  </w:tbl>
  <w:p w:rsidR="00593EC6" w:rsidRPr="009B7C47" w:rsidRDefault="00593EC6" w:rsidP="009B7C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EC6" w:rsidRDefault="002031CA" w:rsidP="00366BD6">
    <w:r>
      <w:fldChar w:fldCharType="begin"/>
    </w:r>
    <w:r>
      <w:instrText xml:space="preserve"> DOCPROPERTY  Category  \* MERGEFORMAT </w:instrText>
    </w:r>
    <w:r>
      <w:fldChar w:fldCharType="separate"/>
    </w:r>
    <w:r w:rsidR="00A64C01">
      <w:t>ASDEFCON (Support)</w:t>
    </w:r>
    <w:r>
      <w:fldChar w:fldCharType="end"/>
    </w:r>
    <w:r w:rsidR="00593EC6">
      <w:tab/>
      <w:t>PART 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593EC6" w:rsidTr="009B7C47">
      <w:tc>
        <w:tcPr>
          <w:tcW w:w="5000" w:type="pct"/>
          <w:gridSpan w:val="2"/>
        </w:tcPr>
        <w:p w:rsidR="00593EC6" w:rsidRDefault="003C61AD" w:rsidP="00BB7190">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A64C01">
            <w:rPr>
              <w:b w:val="0"/>
              <w:szCs w:val="20"/>
            </w:rPr>
            <w:t>OFFICIAL</w:t>
          </w:r>
          <w:r>
            <w:rPr>
              <w:b w:val="0"/>
              <w:szCs w:val="20"/>
            </w:rPr>
            <w:fldChar w:fldCharType="end"/>
          </w:r>
        </w:p>
      </w:tc>
    </w:tr>
    <w:tr w:rsidR="00593EC6" w:rsidTr="009B7C47">
      <w:tc>
        <w:tcPr>
          <w:tcW w:w="2500" w:type="pct"/>
        </w:tcPr>
        <w:p w:rsidR="00593EC6" w:rsidRDefault="00A64C01" w:rsidP="009B7C47">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rsidR="00593EC6" w:rsidRDefault="002031CA" w:rsidP="004D6C88">
          <w:pPr>
            <w:pStyle w:val="ASDEFCONHeaderFooterRight"/>
          </w:pPr>
          <w:r>
            <w:fldChar w:fldCharType="begin"/>
          </w:r>
          <w:r>
            <w:instrText xml:space="preserve"> DOCPROPERTY  Title  \* MERGEFORMAT </w:instrText>
          </w:r>
          <w:r>
            <w:fldChar w:fldCharType="separate"/>
          </w:r>
          <w:r w:rsidR="00A64C01">
            <w:t>DSD-SUP-PROC</w:t>
          </w:r>
          <w:r>
            <w:fldChar w:fldCharType="end"/>
          </w:r>
          <w:r w:rsidR="004D6C88">
            <w:t>-</w:t>
          </w:r>
          <w:r>
            <w:fldChar w:fldCharType="begin"/>
          </w:r>
          <w:r>
            <w:instrText xml:space="preserve"> DOCPROPERTY  Version  \* MERGEFORMAT </w:instrText>
          </w:r>
          <w:r>
            <w:fldChar w:fldCharType="separate"/>
          </w:r>
          <w:r w:rsidR="00A64C01">
            <w:t>V5.3</w:t>
          </w:r>
          <w:r>
            <w:fldChar w:fldCharType="end"/>
          </w:r>
        </w:p>
      </w:tc>
    </w:tr>
  </w:tbl>
  <w:p w:rsidR="00593EC6" w:rsidRPr="009B7C47" w:rsidRDefault="00593EC6" w:rsidP="009B7C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C822A8C"/>
    <w:multiLevelType w:val="multilevel"/>
    <w:tmpl w:val="64AA3526"/>
    <w:lvl w:ilvl="0">
      <w:start w:val="1"/>
      <w:numFmt w:val="decimal"/>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lvlText w:val="%1.%2.%3.%4"/>
      <w:lvlJc w:val="left"/>
      <w:pPr>
        <w:tabs>
          <w:tab w:val="num" w:pos="1276"/>
        </w:tabs>
        <w:ind w:left="1276" w:hanging="1276"/>
      </w:pPr>
    </w:lvl>
    <w:lvl w:ilvl="4">
      <w:start w:val="1"/>
      <w:numFmt w:val="decimal"/>
      <w:pStyle w:val="TextLevel5"/>
      <w:lvlText w:val="%1.%2.%3.%4.%5"/>
      <w:lvlJc w:val="left"/>
      <w:pPr>
        <w:tabs>
          <w:tab w:val="num" w:pos="1276"/>
        </w:tabs>
        <w:ind w:left="1276" w:hanging="1276"/>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6DD3F01"/>
    <w:multiLevelType w:val="multilevel"/>
    <w:tmpl w:val="B8E245D6"/>
    <w:lvl w:ilvl="0">
      <w:start w:val="6"/>
      <w:numFmt w:val="decimal"/>
      <w:lvlText w:val="%1."/>
      <w:lvlJc w:val="left"/>
      <w:pPr>
        <w:tabs>
          <w:tab w:val="num" w:pos="907"/>
        </w:tabs>
        <w:ind w:left="907" w:hanging="907"/>
      </w:pPr>
      <w:rPr>
        <w:rFonts w:hint="default"/>
      </w:rPr>
    </w:lvl>
    <w:lvl w:ilvl="1">
      <w:start w:val="2"/>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39"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8"/>
  </w:num>
  <w:num w:numId="4">
    <w:abstractNumId w:val="18"/>
  </w:num>
  <w:num w:numId="5">
    <w:abstractNumId w:val="7"/>
  </w:num>
  <w:num w:numId="6">
    <w:abstractNumId w:val="23"/>
  </w:num>
  <w:num w:numId="7">
    <w:abstractNumId w:val="39"/>
  </w:num>
  <w:num w:numId="8">
    <w:abstractNumId w:val="24"/>
    <w:lvlOverride w:ilvl="0">
      <w:startOverride w:val="1"/>
    </w:lvlOverride>
  </w:num>
  <w:num w:numId="9">
    <w:abstractNumId w:val="32"/>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2"/>
  </w:num>
  <w:num w:numId="13">
    <w:abstractNumId w:val="34"/>
  </w:num>
  <w:num w:numId="14">
    <w:abstractNumId w:val="19"/>
  </w:num>
  <w:num w:numId="15">
    <w:abstractNumId w:val="25"/>
  </w:num>
  <w:num w:numId="16">
    <w:abstractNumId w:val="40"/>
  </w:num>
  <w:num w:numId="17">
    <w:abstractNumId w:val="13"/>
  </w:num>
  <w:num w:numId="18">
    <w:abstractNumId w:val="16"/>
  </w:num>
  <w:num w:numId="19">
    <w:abstractNumId w:val="42"/>
  </w:num>
  <w:num w:numId="20">
    <w:abstractNumId w:val="10"/>
  </w:num>
  <w:num w:numId="21">
    <w:abstractNumId w:val="8"/>
  </w:num>
  <w:num w:numId="22">
    <w:abstractNumId w:val="3"/>
  </w:num>
  <w:num w:numId="23">
    <w:abstractNumId w:val="5"/>
  </w:num>
  <w:num w:numId="24">
    <w:abstractNumId w:val="15"/>
  </w:num>
  <w:num w:numId="25">
    <w:abstractNumId w:val="2"/>
  </w:num>
  <w:num w:numId="26">
    <w:abstractNumId w:val="21"/>
  </w:num>
  <w:num w:numId="27">
    <w:abstractNumId w:val="36"/>
  </w:num>
  <w:num w:numId="28">
    <w:abstractNumId w:val="33"/>
  </w:num>
  <w:num w:numId="29">
    <w:abstractNumId w:val="17"/>
  </w:num>
  <w:num w:numId="30">
    <w:abstractNumId w:val="37"/>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6"/>
  </w:num>
  <w:num w:numId="35">
    <w:abstractNumId w:val="41"/>
  </w:num>
  <w:num w:numId="36">
    <w:abstractNumId w:val="14"/>
  </w:num>
  <w:num w:numId="37">
    <w:abstractNumId w:val="22"/>
  </w:num>
  <w:num w:numId="38">
    <w:abstractNumId w:val="9"/>
  </w:num>
  <w:num w:numId="39">
    <w:abstractNumId w:val="4"/>
  </w:num>
  <w:num w:numId="40">
    <w:abstractNumId w:val="27"/>
  </w:num>
  <w:num w:numId="41">
    <w:abstractNumId w:val="29"/>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31"/>
  </w:num>
  <w:num w:numId="4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20"/>
  </w:num>
  <w:num w:numId="50">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78C"/>
    <w:rsid w:val="00004F82"/>
    <w:rsid w:val="00017D93"/>
    <w:rsid w:val="00017F84"/>
    <w:rsid w:val="00051AA6"/>
    <w:rsid w:val="000671B0"/>
    <w:rsid w:val="00067DEB"/>
    <w:rsid w:val="00070BF9"/>
    <w:rsid w:val="00092A4E"/>
    <w:rsid w:val="000A014F"/>
    <w:rsid w:val="000A3593"/>
    <w:rsid w:val="000B3424"/>
    <w:rsid w:val="000B5D12"/>
    <w:rsid w:val="000B6D02"/>
    <w:rsid w:val="000C03DE"/>
    <w:rsid w:val="000C0DF1"/>
    <w:rsid w:val="000C2C43"/>
    <w:rsid w:val="000C7447"/>
    <w:rsid w:val="000D0612"/>
    <w:rsid w:val="000D5F67"/>
    <w:rsid w:val="000F0A50"/>
    <w:rsid w:val="00114F7A"/>
    <w:rsid w:val="00131CC1"/>
    <w:rsid w:val="0014764C"/>
    <w:rsid w:val="001600BE"/>
    <w:rsid w:val="00163181"/>
    <w:rsid w:val="001648E0"/>
    <w:rsid w:val="001715D8"/>
    <w:rsid w:val="00181761"/>
    <w:rsid w:val="001856A7"/>
    <w:rsid w:val="001934A1"/>
    <w:rsid w:val="0019352E"/>
    <w:rsid w:val="001A0449"/>
    <w:rsid w:val="001A361C"/>
    <w:rsid w:val="001A71ED"/>
    <w:rsid w:val="001B2BD0"/>
    <w:rsid w:val="001D2203"/>
    <w:rsid w:val="002031CA"/>
    <w:rsid w:val="0020779E"/>
    <w:rsid w:val="00222300"/>
    <w:rsid w:val="002429BE"/>
    <w:rsid w:val="00286772"/>
    <w:rsid w:val="00291436"/>
    <w:rsid w:val="00296672"/>
    <w:rsid w:val="002A066E"/>
    <w:rsid w:val="002B1847"/>
    <w:rsid w:val="002B3B23"/>
    <w:rsid w:val="002C4272"/>
    <w:rsid w:val="002C5F08"/>
    <w:rsid w:val="002D6608"/>
    <w:rsid w:val="002E15B0"/>
    <w:rsid w:val="0030124A"/>
    <w:rsid w:val="00321DF9"/>
    <w:rsid w:val="00331F8F"/>
    <w:rsid w:val="00334A29"/>
    <w:rsid w:val="00336128"/>
    <w:rsid w:val="00346102"/>
    <w:rsid w:val="00353D47"/>
    <w:rsid w:val="00366BD6"/>
    <w:rsid w:val="003A572F"/>
    <w:rsid w:val="003C557C"/>
    <w:rsid w:val="003C61AD"/>
    <w:rsid w:val="003D6A5C"/>
    <w:rsid w:val="003E3FEF"/>
    <w:rsid w:val="003E6AC8"/>
    <w:rsid w:val="003F4917"/>
    <w:rsid w:val="004012AD"/>
    <w:rsid w:val="00403730"/>
    <w:rsid w:val="00406AB5"/>
    <w:rsid w:val="004400B0"/>
    <w:rsid w:val="004402D1"/>
    <w:rsid w:val="00442D9F"/>
    <w:rsid w:val="004617F4"/>
    <w:rsid w:val="00461BCB"/>
    <w:rsid w:val="004928C4"/>
    <w:rsid w:val="00492BA5"/>
    <w:rsid w:val="004A2896"/>
    <w:rsid w:val="004A3290"/>
    <w:rsid w:val="004B03AA"/>
    <w:rsid w:val="004B1BB4"/>
    <w:rsid w:val="004C0D96"/>
    <w:rsid w:val="004D06D5"/>
    <w:rsid w:val="004D2178"/>
    <w:rsid w:val="004D5754"/>
    <w:rsid w:val="004D6C88"/>
    <w:rsid w:val="004E44D7"/>
    <w:rsid w:val="004F0A46"/>
    <w:rsid w:val="004F338F"/>
    <w:rsid w:val="00506F0B"/>
    <w:rsid w:val="00510068"/>
    <w:rsid w:val="00513265"/>
    <w:rsid w:val="005228CC"/>
    <w:rsid w:val="005400A4"/>
    <w:rsid w:val="00543827"/>
    <w:rsid w:val="0054695E"/>
    <w:rsid w:val="005638DB"/>
    <w:rsid w:val="005713FB"/>
    <w:rsid w:val="00574017"/>
    <w:rsid w:val="00574213"/>
    <w:rsid w:val="00576E1F"/>
    <w:rsid w:val="00580471"/>
    <w:rsid w:val="005847E4"/>
    <w:rsid w:val="005877A6"/>
    <w:rsid w:val="00593EC6"/>
    <w:rsid w:val="00594BA5"/>
    <w:rsid w:val="00595FC1"/>
    <w:rsid w:val="005B4744"/>
    <w:rsid w:val="005D5217"/>
    <w:rsid w:val="005D7257"/>
    <w:rsid w:val="005D77C8"/>
    <w:rsid w:val="005F53C3"/>
    <w:rsid w:val="006064DE"/>
    <w:rsid w:val="006124AC"/>
    <w:rsid w:val="00612E0F"/>
    <w:rsid w:val="0062586F"/>
    <w:rsid w:val="006428C6"/>
    <w:rsid w:val="00643424"/>
    <w:rsid w:val="00652226"/>
    <w:rsid w:val="006545AA"/>
    <w:rsid w:val="00660264"/>
    <w:rsid w:val="00663720"/>
    <w:rsid w:val="006664E7"/>
    <w:rsid w:val="00666C45"/>
    <w:rsid w:val="006849EA"/>
    <w:rsid w:val="00692376"/>
    <w:rsid w:val="00693CE6"/>
    <w:rsid w:val="00695058"/>
    <w:rsid w:val="006A2740"/>
    <w:rsid w:val="006B12E8"/>
    <w:rsid w:val="006B6BE7"/>
    <w:rsid w:val="006D055A"/>
    <w:rsid w:val="006D783D"/>
    <w:rsid w:val="006E0C0B"/>
    <w:rsid w:val="006E4A55"/>
    <w:rsid w:val="006F083C"/>
    <w:rsid w:val="006F4044"/>
    <w:rsid w:val="0070009B"/>
    <w:rsid w:val="00710EAF"/>
    <w:rsid w:val="00724739"/>
    <w:rsid w:val="00733A5B"/>
    <w:rsid w:val="00745F5A"/>
    <w:rsid w:val="0074724A"/>
    <w:rsid w:val="00751B7B"/>
    <w:rsid w:val="00756E2F"/>
    <w:rsid w:val="00794290"/>
    <w:rsid w:val="00797E3D"/>
    <w:rsid w:val="007A38F8"/>
    <w:rsid w:val="007B35AE"/>
    <w:rsid w:val="007B593B"/>
    <w:rsid w:val="007C14F8"/>
    <w:rsid w:val="007D50E0"/>
    <w:rsid w:val="007D7352"/>
    <w:rsid w:val="00801858"/>
    <w:rsid w:val="00805669"/>
    <w:rsid w:val="0080664C"/>
    <w:rsid w:val="00806928"/>
    <w:rsid w:val="00826E9C"/>
    <w:rsid w:val="0083747F"/>
    <w:rsid w:val="0084672F"/>
    <w:rsid w:val="0085191E"/>
    <w:rsid w:val="008556C3"/>
    <w:rsid w:val="008561E9"/>
    <w:rsid w:val="008667F0"/>
    <w:rsid w:val="00866F9D"/>
    <w:rsid w:val="0089141B"/>
    <w:rsid w:val="008A4492"/>
    <w:rsid w:val="008A48C7"/>
    <w:rsid w:val="008C7372"/>
    <w:rsid w:val="008D138A"/>
    <w:rsid w:val="008D40BE"/>
    <w:rsid w:val="008E0C52"/>
    <w:rsid w:val="008E1636"/>
    <w:rsid w:val="009006AF"/>
    <w:rsid w:val="00906947"/>
    <w:rsid w:val="00914F28"/>
    <w:rsid w:val="00924C62"/>
    <w:rsid w:val="009316FF"/>
    <w:rsid w:val="00944D6E"/>
    <w:rsid w:val="009700F4"/>
    <w:rsid w:val="00976A33"/>
    <w:rsid w:val="009901F1"/>
    <w:rsid w:val="009A5628"/>
    <w:rsid w:val="009B7358"/>
    <w:rsid w:val="009B7C47"/>
    <w:rsid w:val="009C6AAB"/>
    <w:rsid w:val="009D20A7"/>
    <w:rsid w:val="009E7B4E"/>
    <w:rsid w:val="00A00AE3"/>
    <w:rsid w:val="00A07A63"/>
    <w:rsid w:val="00A10B77"/>
    <w:rsid w:val="00A274A4"/>
    <w:rsid w:val="00A27CC6"/>
    <w:rsid w:val="00A43741"/>
    <w:rsid w:val="00A43AA0"/>
    <w:rsid w:val="00A55A96"/>
    <w:rsid w:val="00A64C01"/>
    <w:rsid w:val="00A7034F"/>
    <w:rsid w:val="00A74CD8"/>
    <w:rsid w:val="00A91BF9"/>
    <w:rsid w:val="00A91C10"/>
    <w:rsid w:val="00A97B0B"/>
    <w:rsid w:val="00AA62BA"/>
    <w:rsid w:val="00AA7196"/>
    <w:rsid w:val="00AB2657"/>
    <w:rsid w:val="00AB4335"/>
    <w:rsid w:val="00AC0050"/>
    <w:rsid w:val="00AE2597"/>
    <w:rsid w:val="00B27328"/>
    <w:rsid w:val="00B3445D"/>
    <w:rsid w:val="00B5265C"/>
    <w:rsid w:val="00B5560E"/>
    <w:rsid w:val="00B82185"/>
    <w:rsid w:val="00B86169"/>
    <w:rsid w:val="00B9285A"/>
    <w:rsid w:val="00B9430B"/>
    <w:rsid w:val="00B9678C"/>
    <w:rsid w:val="00BA04EE"/>
    <w:rsid w:val="00BB3C31"/>
    <w:rsid w:val="00BB7190"/>
    <w:rsid w:val="00BB7C26"/>
    <w:rsid w:val="00BC377A"/>
    <w:rsid w:val="00BC53E0"/>
    <w:rsid w:val="00BE6783"/>
    <w:rsid w:val="00BE7541"/>
    <w:rsid w:val="00BF1337"/>
    <w:rsid w:val="00BF5B20"/>
    <w:rsid w:val="00C2611F"/>
    <w:rsid w:val="00C27B4A"/>
    <w:rsid w:val="00C32441"/>
    <w:rsid w:val="00C45CE3"/>
    <w:rsid w:val="00C61C4A"/>
    <w:rsid w:val="00C62216"/>
    <w:rsid w:val="00C72EDF"/>
    <w:rsid w:val="00C74FC8"/>
    <w:rsid w:val="00C76B32"/>
    <w:rsid w:val="00C825BB"/>
    <w:rsid w:val="00C82DBC"/>
    <w:rsid w:val="00C95B78"/>
    <w:rsid w:val="00CA5F4E"/>
    <w:rsid w:val="00CC5AEF"/>
    <w:rsid w:val="00D00AD5"/>
    <w:rsid w:val="00D03EC2"/>
    <w:rsid w:val="00D1127D"/>
    <w:rsid w:val="00D12164"/>
    <w:rsid w:val="00D13C04"/>
    <w:rsid w:val="00D61D1B"/>
    <w:rsid w:val="00D62508"/>
    <w:rsid w:val="00D75323"/>
    <w:rsid w:val="00D762CD"/>
    <w:rsid w:val="00D91E86"/>
    <w:rsid w:val="00D959D0"/>
    <w:rsid w:val="00DA1C8D"/>
    <w:rsid w:val="00DD375A"/>
    <w:rsid w:val="00DE762E"/>
    <w:rsid w:val="00DF0A04"/>
    <w:rsid w:val="00E076E3"/>
    <w:rsid w:val="00E12A3D"/>
    <w:rsid w:val="00E16753"/>
    <w:rsid w:val="00E2311A"/>
    <w:rsid w:val="00E25DE1"/>
    <w:rsid w:val="00E265B1"/>
    <w:rsid w:val="00E537E7"/>
    <w:rsid w:val="00E53C2C"/>
    <w:rsid w:val="00E648E1"/>
    <w:rsid w:val="00E76152"/>
    <w:rsid w:val="00E92BE6"/>
    <w:rsid w:val="00EA59C8"/>
    <w:rsid w:val="00EB7102"/>
    <w:rsid w:val="00ED21AC"/>
    <w:rsid w:val="00ED4E5C"/>
    <w:rsid w:val="00ED5212"/>
    <w:rsid w:val="00EE61BB"/>
    <w:rsid w:val="00EF366D"/>
    <w:rsid w:val="00F07700"/>
    <w:rsid w:val="00F10583"/>
    <w:rsid w:val="00F15A99"/>
    <w:rsid w:val="00F234BD"/>
    <w:rsid w:val="00F318BE"/>
    <w:rsid w:val="00FA45AB"/>
    <w:rsid w:val="00FB0552"/>
    <w:rsid w:val="00FD1920"/>
    <w:rsid w:val="00FE58EC"/>
    <w:rsid w:val="00FF2C6F"/>
    <w:rsid w:val="00FF442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4C01"/>
    <w:pPr>
      <w:spacing w:after="120"/>
      <w:jc w:val="both"/>
    </w:pPr>
    <w:rPr>
      <w:rFonts w:ascii="Arial" w:hAnsi="Arial"/>
      <w:szCs w:val="24"/>
    </w:rPr>
  </w:style>
  <w:style w:type="paragraph" w:styleId="Heading1">
    <w:name w:val="heading 1"/>
    <w:basedOn w:val="Normal"/>
    <w:next w:val="Normal"/>
    <w:link w:val="Heading1Char"/>
    <w:qFormat/>
    <w:rsid w:val="00A64C01"/>
    <w:pPr>
      <w:keepNext/>
      <w:numPr>
        <w:numId w:val="15"/>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A64C01"/>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2031CA"/>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2031CA"/>
    <w:pPr>
      <w:keepNext/>
      <w:keepLines/>
      <w:spacing w:before="200" w:after="60"/>
      <w:outlineLvl w:val="3"/>
    </w:pPr>
    <w:rPr>
      <w:b/>
      <w:bCs/>
      <w:i/>
      <w:iCs/>
    </w:rPr>
  </w:style>
  <w:style w:type="paragraph" w:styleId="Heading5">
    <w:name w:val="heading 5"/>
    <w:aliases w:val="Para5,Level 3 - (i),(i),(i)1,Level 3 - (i)1,5 sub-bullet,sb,4,Spare1,i."/>
    <w:basedOn w:val="Normal"/>
    <w:next w:val="Normal"/>
    <w:link w:val="Heading5Char1"/>
    <w:qFormat/>
    <w:rsid w:val="00346102"/>
    <w:pPr>
      <w:numPr>
        <w:ilvl w:val="4"/>
        <w:numId w:val="6"/>
      </w:numPr>
      <w:spacing w:before="240" w:after="60"/>
      <w:outlineLvl w:val="4"/>
    </w:pPr>
    <w:rPr>
      <w:b/>
      <w:bCs/>
      <w:iCs/>
      <w:szCs w:val="26"/>
    </w:rPr>
  </w:style>
  <w:style w:type="paragraph" w:styleId="Heading6">
    <w:name w:val="heading 6"/>
    <w:aliases w:val="sub-dash,sd,5,Spare2,A.,Heading 6 (a),Smart 2000"/>
    <w:basedOn w:val="Normal"/>
    <w:next w:val="Normal"/>
    <w:link w:val="Heading6Char1"/>
    <w:qFormat/>
    <w:rsid w:val="00346102"/>
    <w:pPr>
      <w:numPr>
        <w:ilvl w:val="5"/>
        <w:numId w:val="6"/>
      </w:numPr>
      <w:spacing w:before="240" w:after="60"/>
      <w:outlineLvl w:val="5"/>
    </w:pPr>
    <w:rPr>
      <w:rFonts w:ascii="Times New Roman" w:hAnsi="Times New Roman"/>
      <w:b/>
      <w:bCs/>
    </w:rPr>
  </w:style>
  <w:style w:type="paragraph" w:styleId="Heading7">
    <w:name w:val="heading 7"/>
    <w:aliases w:val="Spare3"/>
    <w:basedOn w:val="Normal"/>
    <w:next w:val="Normal"/>
    <w:link w:val="Heading7Char1"/>
    <w:qFormat/>
    <w:rsid w:val="00346102"/>
    <w:pPr>
      <w:numPr>
        <w:ilvl w:val="6"/>
        <w:numId w:val="6"/>
      </w:numPr>
      <w:spacing w:before="240" w:after="60"/>
      <w:outlineLvl w:val="6"/>
    </w:pPr>
    <w:rPr>
      <w:rFonts w:ascii="Times New Roman" w:hAnsi="Times New Roman"/>
      <w:sz w:val="24"/>
    </w:rPr>
  </w:style>
  <w:style w:type="paragraph" w:styleId="Heading8">
    <w:name w:val="heading 8"/>
    <w:aliases w:val="Spare4,(A)"/>
    <w:basedOn w:val="Normal"/>
    <w:next w:val="Normal"/>
    <w:link w:val="Heading8Char1"/>
    <w:qFormat/>
    <w:rsid w:val="00346102"/>
    <w:pPr>
      <w:numPr>
        <w:ilvl w:val="7"/>
        <w:numId w:val="6"/>
      </w:numPr>
      <w:spacing w:before="240" w:after="60"/>
      <w:outlineLvl w:val="7"/>
    </w:pPr>
    <w:rPr>
      <w:rFonts w:ascii="Times New Roman" w:hAnsi="Times New Roman"/>
      <w:i/>
      <w:iCs/>
      <w:sz w:val="24"/>
    </w:rPr>
  </w:style>
  <w:style w:type="paragraph" w:styleId="Heading9">
    <w:name w:val="heading 9"/>
    <w:aliases w:val="Spare5,HAPPY,I"/>
    <w:basedOn w:val="Normal"/>
    <w:next w:val="Normal"/>
    <w:link w:val="Heading9Char1"/>
    <w:qFormat/>
    <w:rsid w:val="00346102"/>
    <w:pPr>
      <w:numPr>
        <w:ilvl w:val="8"/>
        <w:numId w:val="6"/>
      </w:numPr>
      <w:spacing w:before="240" w:after="60"/>
      <w:outlineLvl w:val="8"/>
    </w:pPr>
    <w:rPr>
      <w:rFonts w:cs="Arial"/>
    </w:rPr>
  </w:style>
  <w:style w:type="character" w:default="1" w:styleId="DefaultParagraphFont">
    <w:name w:val="Default Paragraph Font"/>
    <w:uiPriority w:val="1"/>
    <w:semiHidden/>
    <w:unhideWhenUsed/>
    <w:rsid w:val="00A64C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4C01"/>
  </w:style>
  <w:style w:type="paragraph" w:customStyle="1" w:styleId="TextLevel3">
    <w:name w:val="Text Level 3"/>
    <w:pPr>
      <w:numPr>
        <w:ilvl w:val="4"/>
        <w:numId w:val="3"/>
      </w:numPr>
      <w:spacing w:after="120"/>
      <w:jc w:val="both"/>
    </w:pPr>
    <w:rPr>
      <w:rFonts w:ascii="Arial" w:hAnsi="Arial"/>
      <w:lang w:eastAsia="en-US"/>
    </w:rPr>
  </w:style>
  <w:style w:type="paragraph" w:customStyle="1" w:styleId="TextLevel4">
    <w:name w:val="Text Level 4"/>
    <w:basedOn w:val="Heading4"/>
    <w:pPr>
      <w:numPr>
        <w:ilvl w:val="5"/>
        <w:numId w:val="3"/>
      </w:numPr>
      <w:spacing w:before="0"/>
    </w:pPr>
    <w:rPr>
      <w:b w:val="0"/>
    </w:rPr>
  </w:style>
  <w:style w:type="paragraph" w:customStyle="1" w:styleId="TextLevel5">
    <w:name w:val="Text Level 5"/>
    <w:basedOn w:val="Heading5"/>
    <w:pPr>
      <w:numPr>
        <w:numId w:val="2"/>
      </w:numPr>
      <w:spacing w:before="0"/>
    </w:pPr>
    <w:rPr>
      <w:b w:val="0"/>
    </w:rPr>
  </w:style>
  <w:style w:type="paragraph" w:customStyle="1" w:styleId="Note">
    <w:name w:val="Note"/>
    <w:basedOn w:val="PlainText"/>
    <w:rPr>
      <w:rFonts w:ascii="Arial" w:hAnsi="Arial"/>
      <w:b/>
      <w:i/>
    </w:rPr>
  </w:style>
  <w:style w:type="paragraph" w:styleId="PlainText">
    <w:name w:val="Plain Text"/>
    <w:basedOn w:val="Normal"/>
    <w:rPr>
      <w:rFonts w:ascii="Courier New" w:hAnsi="Courier New"/>
    </w:rPr>
  </w:style>
  <w:style w:type="paragraph" w:customStyle="1" w:styleId="Notespara">
    <w:name w:val="Note spara"/>
    <w:basedOn w:val="PlainText"/>
    <w:pPr>
      <w:numPr>
        <w:numId w:val="1"/>
      </w:numPr>
    </w:pPr>
    <w:rPr>
      <w:rFonts w:ascii="Arial" w:hAnsi="Arial"/>
      <w:b/>
      <w:i/>
    </w:rPr>
  </w:style>
  <w:style w:type="paragraph" w:customStyle="1" w:styleId="spara">
    <w:name w:val="spara"/>
    <w:next w:val="Normal"/>
    <w:rsid w:val="00B9678C"/>
    <w:pPr>
      <w:numPr>
        <w:ilvl w:val="6"/>
        <w:numId w:val="3"/>
      </w:numPr>
      <w:spacing w:after="120"/>
      <w:jc w:val="both"/>
    </w:pPr>
    <w:rPr>
      <w:rFonts w:ascii="Arial" w:hAnsi="Arial"/>
      <w:lang w:eastAsia="en-US"/>
    </w:rPr>
  </w:style>
  <w:style w:type="paragraph" w:customStyle="1" w:styleId="TextNoNumber">
    <w:name w:val="Text No Number"/>
    <w:basedOn w:val="Normal"/>
    <w:next w:val="Normal"/>
    <w:pPr>
      <w:tabs>
        <w:tab w:val="left" w:pos="900"/>
      </w:tabs>
      <w:ind w:left="907"/>
    </w:pPr>
  </w:style>
  <w:style w:type="paragraph" w:styleId="Header">
    <w:name w:val="header"/>
    <w:basedOn w:val="Normal"/>
    <w:link w:val="HeaderChar1"/>
    <w:rsid w:val="00AA7196"/>
    <w:pPr>
      <w:tabs>
        <w:tab w:val="center" w:pos="4153"/>
        <w:tab w:val="right" w:pos="8306"/>
      </w:tabs>
    </w:pPr>
  </w:style>
  <w:style w:type="paragraph" w:styleId="Footer">
    <w:name w:val="footer"/>
    <w:basedOn w:val="Normal"/>
    <w:link w:val="FooterChar1"/>
    <w:rsid w:val="00AA7196"/>
    <w:pPr>
      <w:tabs>
        <w:tab w:val="center" w:pos="4153"/>
        <w:tab w:val="right" w:pos="8306"/>
      </w:tabs>
    </w:pPr>
  </w:style>
  <w:style w:type="character" w:styleId="PageNumber">
    <w:name w:val="page number"/>
    <w:rsid w:val="00AA7196"/>
    <w:rPr>
      <w:rFonts w:cs="Times New Roman"/>
    </w:rPr>
  </w:style>
  <w:style w:type="paragraph" w:customStyle="1" w:styleId="DIDText">
    <w:name w:val="DID Text"/>
    <w:basedOn w:val="Normal"/>
    <w:pPr>
      <w:tabs>
        <w:tab w:val="left" w:pos="1276"/>
      </w:tabs>
      <w:ind w:left="1276"/>
    </w:pPr>
  </w:style>
  <w:style w:type="paragraph" w:styleId="FootnoteText">
    <w:name w:val="footnote text"/>
    <w:basedOn w:val="Normal"/>
    <w:semiHidden/>
    <w:rsid w:val="00A64C01"/>
    <w:rPr>
      <w:szCs w:val="20"/>
    </w:rPr>
  </w:style>
  <w:style w:type="character" w:styleId="FootnoteReference">
    <w:name w:val="footnote reference"/>
    <w:semiHidden/>
    <w:rPr>
      <w:vertAlign w:val="superscript"/>
    </w:rPr>
  </w:style>
  <w:style w:type="paragraph" w:customStyle="1" w:styleId="BookTitle1">
    <w:name w:val="Book Title1"/>
    <w:basedOn w:val="PlainText"/>
    <w:pPr>
      <w:tabs>
        <w:tab w:val="left" w:pos="1276"/>
      </w:tabs>
      <w:ind w:left="4116" w:hanging="2835"/>
    </w:pPr>
    <w:rPr>
      <w:rFonts w:ascii="Arial" w:hAnsi="Arial"/>
    </w:rPr>
  </w:style>
  <w:style w:type="paragraph" w:customStyle="1" w:styleId="sspara">
    <w:name w:val="sspara"/>
    <w:basedOn w:val="Normal"/>
    <w:rsid w:val="00B9678C"/>
    <w:pPr>
      <w:numPr>
        <w:ilvl w:val="7"/>
        <w:numId w:val="3"/>
      </w:numPr>
    </w:pPr>
  </w:style>
  <w:style w:type="paragraph" w:styleId="TOC1">
    <w:name w:val="toc 1"/>
    <w:next w:val="ASDEFCONNormal"/>
    <w:autoRedefine/>
    <w:uiPriority w:val="39"/>
    <w:rsid w:val="00A64C01"/>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AA7196"/>
    <w:rPr>
      <w:rFonts w:cs="Times New Roman"/>
      <w:sz w:val="16"/>
    </w:rPr>
  </w:style>
  <w:style w:type="paragraph" w:styleId="CommentText">
    <w:name w:val="annotation text"/>
    <w:basedOn w:val="Normal"/>
    <w:link w:val="CommentTextChar1"/>
    <w:semiHidden/>
    <w:rsid w:val="00AA7196"/>
  </w:style>
  <w:style w:type="paragraph" w:styleId="TOC2">
    <w:name w:val="toc 2"/>
    <w:next w:val="ASDEFCONNormal"/>
    <w:autoRedefine/>
    <w:uiPriority w:val="39"/>
    <w:rsid w:val="00A64C01"/>
    <w:pPr>
      <w:spacing w:after="60"/>
      <w:ind w:left="1417" w:hanging="850"/>
    </w:pPr>
    <w:rPr>
      <w:rFonts w:ascii="Arial" w:hAnsi="Arial" w:cs="Arial"/>
      <w:szCs w:val="24"/>
    </w:rPr>
  </w:style>
  <w:style w:type="paragraph" w:styleId="TOC3">
    <w:name w:val="toc 3"/>
    <w:basedOn w:val="Normal"/>
    <w:next w:val="Normal"/>
    <w:autoRedefine/>
    <w:rsid w:val="00A64C01"/>
    <w:pPr>
      <w:spacing w:after="100"/>
      <w:ind w:left="400"/>
    </w:pPr>
  </w:style>
  <w:style w:type="paragraph" w:customStyle="1" w:styleId="TextLevel6">
    <w:name w:val="Text Level 6"/>
    <w:basedOn w:val="Heading6"/>
    <w:rPr>
      <w:b w:val="0"/>
    </w:rPr>
  </w:style>
  <w:style w:type="paragraph" w:styleId="Title">
    <w:name w:val="Title"/>
    <w:basedOn w:val="Normal"/>
    <w:next w:val="Normal"/>
    <w:link w:val="TitleChar"/>
    <w:qFormat/>
    <w:rsid w:val="002031CA"/>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styleId="CommentSubject">
    <w:name w:val="annotation subject"/>
    <w:basedOn w:val="CommentText"/>
    <w:next w:val="CommentText"/>
    <w:link w:val="CommentSubjectChar1"/>
    <w:rsid w:val="00AA7196"/>
    <w:rPr>
      <w:b/>
      <w:bCs/>
    </w:rPr>
  </w:style>
  <w:style w:type="paragraph" w:customStyle="1" w:styleId="Indent">
    <w:name w:val="Indent"/>
    <w:basedOn w:val="Normal"/>
    <w:pPr>
      <w:tabs>
        <w:tab w:val="left" w:pos="1701"/>
      </w:tabs>
      <w:ind w:left="1701"/>
    </w:pPr>
  </w:style>
  <w:style w:type="paragraph" w:styleId="BalloonText">
    <w:name w:val="Balloon Text"/>
    <w:basedOn w:val="Normal"/>
    <w:link w:val="BalloonTextChar"/>
    <w:autoRedefine/>
    <w:rsid w:val="00DA1C8D"/>
    <w:rPr>
      <w:sz w:val="18"/>
      <w:szCs w:val="20"/>
    </w:rPr>
  </w:style>
  <w:style w:type="paragraph" w:customStyle="1" w:styleId="Docinfo">
    <w:name w:val="Docinfo"/>
    <w:basedOn w:val="Footer"/>
    <w:pPr>
      <w:tabs>
        <w:tab w:val="clear" w:pos="4153"/>
        <w:tab w:val="clear" w:pos="8306"/>
        <w:tab w:val="center" w:pos="4536"/>
        <w:tab w:val="right" w:pos="9072"/>
      </w:tabs>
      <w:ind w:right="-23"/>
    </w:pPr>
    <w:rPr>
      <w:sz w:val="16"/>
    </w:rPr>
  </w:style>
  <w:style w:type="table" w:styleId="TableGrid">
    <w:name w:val="Table Grid"/>
    <w:basedOn w:val="TableNormal"/>
    <w:rsid w:val="00346102"/>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ManualNumber">
    <w:name w:val="Text Manual Number"/>
    <w:basedOn w:val="Normal"/>
    <w:rsid w:val="00BB7C26"/>
    <w:pPr>
      <w:ind w:left="907" w:hanging="907"/>
    </w:pPr>
  </w:style>
  <w:style w:type="paragraph" w:customStyle="1" w:styleId="Options">
    <w:name w:val="Options"/>
    <w:basedOn w:val="Normal"/>
    <w:next w:val="Normal"/>
    <w:rsid w:val="00AA7196"/>
    <w:pPr>
      <w:widowControl w:val="0"/>
    </w:pPr>
    <w:rPr>
      <w:b/>
      <w:i/>
    </w:rPr>
  </w:style>
  <w:style w:type="paragraph" w:customStyle="1" w:styleId="AttachmentHeading">
    <w:name w:val="Attachment Heading"/>
    <w:basedOn w:val="Normal"/>
    <w:pPr>
      <w:jc w:val="center"/>
    </w:pPr>
    <w:rPr>
      <w:lang w:val="en-US"/>
    </w:rPr>
  </w:style>
  <w:style w:type="paragraph" w:customStyle="1" w:styleId="Notetodrafters">
    <w:name w:val="Note to drafters"/>
    <w:basedOn w:val="Normal"/>
    <w:next w:val="Normal"/>
    <w:rsid w:val="00B9678C"/>
    <w:pPr>
      <w:shd w:val="clear" w:color="auto" w:fill="000000"/>
      <w:tabs>
        <w:tab w:val="num" w:pos="0"/>
      </w:tabs>
    </w:pPr>
    <w:rPr>
      <w:b/>
      <w:i/>
    </w:rPr>
  </w:style>
  <w:style w:type="paragraph" w:customStyle="1" w:styleId="Notetotenderers">
    <w:name w:val="Note to tenderers"/>
    <w:basedOn w:val="Normal"/>
    <w:next w:val="Normal"/>
    <w:link w:val="CommentSubjectChar"/>
    <w:pPr>
      <w:shd w:val="pct20" w:color="auto" w:fill="FFFFFF"/>
    </w:pPr>
    <w:rPr>
      <w:b/>
      <w:i/>
    </w:rPr>
  </w:style>
  <w:style w:type="paragraph" w:customStyle="1" w:styleId="option">
    <w:name w:val="option"/>
    <w:basedOn w:val="Normal"/>
    <w:next w:val="Normal"/>
    <w:rPr>
      <w:b/>
      <w:i/>
      <w:lang w:val="en-US"/>
    </w:rPr>
  </w:style>
  <w:style w:type="paragraph" w:customStyle="1" w:styleId="ssspara">
    <w:name w:val="ssspara"/>
    <w:basedOn w:val="Normal"/>
    <w:pPr>
      <w:numPr>
        <w:ilvl w:val="8"/>
        <w:numId w:val="3"/>
      </w:numPr>
    </w:pPr>
  </w:style>
  <w:style w:type="paragraph" w:customStyle="1" w:styleId="textlevel2">
    <w:name w:val="text level 2"/>
    <w:next w:val="Normal"/>
    <w:pPr>
      <w:numPr>
        <w:ilvl w:val="2"/>
        <w:numId w:val="3"/>
      </w:numPr>
      <w:spacing w:after="120"/>
      <w:jc w:val="both"/>
    </w:pPr>
    <w:rPr>
      <w:rFonts w:ascii="Arial" w:hAnsi="Arial" w:cs="Arial"/>
      <w:lang w:eastAsia="en-US"/>
    </w:rPr>
  </w:style>
  <w:style w:type="paragraph" w:customStyle="1" w:styleId="TitleChapter">
    <w:name w:val="TitleChapter"/>
    <w:next w:val="Normal"/>
    <w:pPr>
      <w:spacing w:before="240"/>
      <w:jc w:val="center"/>
    </w:pPr>
    <w:rPr>
      <w:rFonts w:ascii="Arial" w:hAnsi="Arial"/>
      <w:b/>
      <w:caps/>
      <w:noProof/>
      <w:lang w:eastAsia="en-US"/>
    </w:rPr>
  </w:style>
  <w:style w:type="paragraph" w:customStyle="1" w:styleId="heading">
    <w:name w:val="heading"/>
    <w:rsid w:val="00BB7C26"/>
    <w:pPr>
      <w:keepNext/>
      <w:tabs>
        <w:tab w:val="left" w:pos="1701"/>
      </w:tabs>
      <w:spacing w:before="240" w:after="120"/>
    </w:pPr>
    <w:rPr>
      <w:rFonts w:ascii="Arial" w:hAnsi="Arial"/>
      <w:b/>
    </w:rPr>
  </w:style>
  <w:style w:type="paragraph" w:styleId="BodyText">
    <w:name w:val="Body Text"/>
    <w:basedOn w:val="Normal"/>
    <w:link w:val="BodyTextChar1"/>
    <w:rsid w:val="00346102"/>
  </w:style>
  <w:style w:type="paragraph" w:customStyle="1" w:styleId="Style1">
    <w:name w:val="Style1"/>
    <w:basedOn w:val="Heading4"/>
    <w:rsid w:val="00346102"/>
    <w:rPr>
      <w:b w:val="0"/>
    </w:rPr>
  </w:style>
  <w:style w:type="paragraph" w:styleId="EndnoteText">
    <w:name w:val="endnote text"/>
    <w:basedOn w:val="Normal"/>
    <w:link w:val="EndnoteTextChar1"/>
    <w:semiHidden/>
    <w:rsid w:val="00346102"/>
    <w:rPr>
      <w:szCs w:val="20"/>
    </w:rPr>
  </w:style>
  <w:style w:type="character" w:customStyle="1" w:styleId="CommentTextChar">
    <w:name w:val="Comment Text Char"/>
    <w:semiHidden/>
    <w:rsid w:val="00AA7196"/>
    <w:rPr>
      <w:rFonts w:ascii="Arial" w:hAnsi="Arial" w:cs="Times New Roman"/>
      <w:lang w:val="x-none" w:eastAsia="en-US"/>
    </w:rPr>
  </w:style>
  <w:style w:type="character" w:customStyle="1" w:styleId="CommentSubjectChar">
    <w:name w:val="Comment Subject Char"/>
    <w:link w:val="Notetotenderers"/>
    <w:rsid w:val="00AA7196"/>
    <w:rPr>
      <w:rFonts w:ascii="Arial" w:hAnsi="Arial" w:cs="Times New Roman"/>
      <w:b/>
      <w:bCs/>
      <w:lang w:val="x-none" w:eastAsia="en-US"/>
    </w:rPr>
  </w:style>
  <w:style w:type="paragraph" w:customStyle="1" w:styleId="NoteToDrafters0">
    <w:name w:val="Note To Drafters"/>
    <w:basedOn w:val="Normal"/>
    <w:next w:val="Normal"/>
    <w:autoRedefine/>
    <w:semiHidden/>
    <w:rsid w:val="00AA7196"/>
    <w:pPr>
      <w:keepNext/>
      <w:shd w:val="clear" w:color="auto" w:fill="000000"/>
      <w:spacing w:before="120"/>
    </w:pPr>
    <w:rPr>
      <w:b/>
      <w:i/>
    </w:rPr>
  </w:style>
  <w:style w:type="paragraph" w:customStyle="1" w:styleId="NotetoTenderers0">
    <w:name w:val="Note to Tenderers"/>
    <w:basedOn w:val="Normal"/>
    <w:next w:val="Normal"/>
    <w:semiHidden/>
    <w:rsid w:val="00AA7196"/>
    <w:pPr>
      <w:shd w:val="pct15" w:color="auto" w:fill="FFFFFF"/>
      <w:spacing w:before="120"/>
    </w:pPr>
    <w:rPr>
      <w:b/>
      <w:i/>
    </w:rPr>
  </w:style>
  <w:style w:type="paragraph" w:customStyle="1" w:styleId="subpara">
    <w:name w:val="sub para"/>
    <w:basedOn w:val="Normal"/>
    <w:semiHidden/>
    <w:rsid w:val="00AA7196"/>
    <w:pPr>
      <w:tabs>
        <w:tab w:val="num" w:pos="1134"/>
        <w:tab w:val="left" w:pos="1418"/>
      </w:tabs>
      <w:ind w:left="1134" w:hanging="567"/>
    </w:pPr>
  </w:style>
  <w:style w:type="paragraph" w:customStyle="1" w:styleId="subsubpara">
    <w:name w:val="sub sub para"/>
    <w:basedOn w:val="Normal"/>
    <w:autoRedefine/>
    <w:semiHidden/>
    <w:rsid w:val="00AA7196"/>
    <w:pPr>
      <w:tabs>
        <w:tab w:val="left" w:pos="1985"/>
        <w:tab w:val="num" w:pos="2138"/>
      </w:tabs>
      <w:ind w:left="1985" w:hanging="567"/>
    </w:pPr>
  </w:style>
  <w:style w:type="paragraph" w:customStyle="1" w:styleId="TitleCase">
    <w:name w:val="Title Case"/>
    <w:basedOn w:val="Normal"/>
    <w:next w:val="Normal"/>
    <w:semiHidden/>
    <w:rsid w:val="00AA7196"/>
    <w:rPr>
      <w:b/>
      <w:caps/>
    </w:rPr>
  </w:style>
  <w:style w:type="paragraph" w:customStyle="1" w:styleId="Recitals">
    <w:name w:val="Recitals"/>
    <w:basedOn w:val="Normal"/>
    <w:semiHidden/>
    <w:rsid w:val="00AA7196"/>
    <w:pPr>
      <w:tabs>
        <w:tab w:val="left" w:pos="851"/>
        <w:tab w:val="num" w:pos="1134"/>
      </w:tabs>
    </w:pPr>
  </w:style>
  <w:style w:type="paragraph" w:customStyle="1" w:styleId="NormalIndent1">
    <w:name w:val="Normal Indent1"/>
    <w:basedOn w:val="Normal"/>
    <w:autoRedefine/>
    <w:semiHidden/>
    <w:rsid w:val="00AA7196"/>
    <w:pPr>
      <w:keepNext/>
      <w:ind w:left="851"/>
    </w:pPr>
  </w:style>
  <w:style w:type="paragraph" w:customStyle="1" w:styleId="TablePara">
    <w:name w:val="Table Para"/>
    <w:autoRedefine/>
    <w:semiHidden/>
    <w:rsid w:val="00AA7196"/>
    <w:pPr>
      <w:numPr>
        <w:numId w:val="7"/>
      </w:numPr>
      <w:spacing w:before="120" w:after="120"/>
      <w:jc w:val="both"/>
    </w:pPr>
    <w:rPr>
      <w:rFonts w:ascii="Arial" w:hAnsi="Arial"/>
      <w:noProof/>
      <w:lang w:val="en-US" w:eastAsia="en-US"/>
    </w:rPr>
  </w:style>
  <w:style w:type="paragraph" w:customStyle="1" w:styleId="TableStyle">
    <w:name w:val="Table Style"/>
    <w:basedOn w:val="Normal"/>
    <w:autoRedefine/>
    <w:semiHidden/>
    <w:rsid w:val="00AA7196"/>
  </w:style>
  <w:style w:type="paragraph" w:customStyle="1" w:styleId="TableSubpara">
    <w:name w:val="Table Subpara"/>
    <w:autoRedefine/>
    <w:semiHidden/>
    <w:rsid w:val="00AA7196"/>
    <w:pPr>
      <w:spacing w:before="120" w:after="120"/>
      <w:ind w:left="568" w:hanging="568"/>
      <w:jc w:val="both"/>
    </w:pPr>
    <w:rPr>
      <w:rFonts w:ascii="Arial" w:hAnsi="Arial"/>
      <w:noProof/>
      <w:lang w:val="en-US" w:eastAsia="en-US"/>
    </w:rPr>
  </w:style>
  <w:style w:type="paragraph" w:customStyle="1" w:styleId="Indentlist">
    <w:name w:val="Indent list"/>
    <w:basedOn w:val="Normal"/>
    <w:rsid w:val="00AA7196"/>
    <w:pPr>
      <w:numPr>
        <w:numId w:val="8"/>
      </w:numPr>
      <w:tabs>
        <w:tab w:val="left" w:pos="1701"/>
      </w:tabs>
    </w:pPr>
  </w:style>
  <w:style w:type="paragraph" w:customStyle="1" w:styleId="Level11fo">
    <w:name w:val="Level 1.1fo"/>
    <w:basedOn w:val="Normal"/>
    <w:rsid w:val="00AA7196"/>
    <w:pPr>
      <w:spacing w:before="200" w:after="0" w:line="240" w:lineRule="atLeast"/>
      <w:ind w:left="720"/>
    </w:pPr>
    <w:rPr>
      <w:rFonts w:eastAsia="SimSun"/>
      <w:szCs w:val="20"/>
      <w:lang w:eastAsia="zh-CN"/>
    </w:rPr>
  </w:style>
  <w:style w:type="character" w:customStyle="1" w:styleId="ArialBold10">
    <w:name w:val="ArialBold10"/>
    <w:rsid w:val="00AA7196"/>
    <w:rPr>
      <w:rFonts w:ascii="Arial" w:hAnsi="Arial" w:cs="Arial"/>
      <w:b/>
      <w:sz w:val="20"/>
    </w:rPr>
  </w:style>
  <w:style w:type="character" w:customStyle="1" w:styleId="Heading1Char">
    <w:name w:val="Heading 1 Char"/>
    <w:link w:val="Heading1"/>
    <w:locked/>
    <w:rsid w:val="002031CA"/>
    <w:rPr>
      <w:rFonts w:ascii="Arial" w:hAnsi="Arial" w:cs="Arial"/>
      <w:b/>
      <w:bCs/>
      <w:kern w:val="32"/>
      <w:sz w:val="32"/>
      <w:szCs w:val="32"/>
    </w:rPr>
  </w:style>
  <w:style w:type="character" w:customStyle="1" w:styleId="Heading2Char">
    <w:name w:val="Heading 2 Char"/>
    <w:link w:val="Heading2"/>
    <w:locked/>
    <w:rsid w:val="00A64C01"/>
    <w:rPr>
      <w:rFonts w:ascii="Cambria" w:hAnsi="Cambria"/>
      <w:b/>
      <w:bCs/>
      <w:color w:val="4F81BD"/>
      <w:sz w:val="26"/>
      <w:szCs w:val="26"/>
    </w:rPr>
  </w:style>
  <w:style w:type="character" w:customStyle="1" w:styleId="Heading3Char">
    <w:name w:val="Heading 3 Char"/>
    <w:link w:val="Heading3"/>
    <w:uiPriority w:val="9"/>
    <w:locked/>
    <w:rsid w:val="002031CA"/>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2031CA"/>
    <w:rPr>
      <w:rFonts w:ascii="Arial" w:hAnsi="Arial"/>
      <w:b/>
      <w:bCs/>
      <w:i/>
      <w:iCs/>
      <w:szCs w:val="24"/>
    </w:rPr>
  </w:style>
  <w:style w:type="character" w:customStyle="1" w:styleId="Heading5Char">
    <w:name w:val="Heading 5 Char"/>
    <w:semiHidden/>
    <w:locked/>
    <w:rsid w:val="00AA7196"/>
    <w:rPr>
      <w:rFonts w:ascii="Calibri" w:hAnsi="Calibri"/>
      <w:b/>
      <w:bCs/>
      <w:i/>
      <w:iCs/>
      <w:sz w:val="26"/>
      <w:szCs w:val="26"/>
      <w:lang w:val="x-none" w:eastAsia="en-US" w:bidi="ar-SA"/>
    </w:rPr>
  </w:style>
  <w:style w:type="character" w:customStyle="1" w:styleId="Heading6Char">
    <w:name w:val="Heading 6 Char"/>
    <w:semiHidden/>
    <w:locked/>
    <w:rsid w:val="00AA7196"/>
    <w:rPr>
      <w:rFonts w:ascii="Calibri" w:hAnsi="Calibri"/>
      <w:b/>
      <w:bCs/>
      <w:sz w:val="22"/>
      <w:szCs w:val="22"/>
      <w:lang w:val="x-none" w:eastAsia="en-US" w:bidi="ar-SA"/>
    </w:rPr>
  </w:style>
  <w:style w:type="character" w:customStyle="1" w:styleId="Heading7Char">
    <w:name w:val="Heading 7 Char"/>
    <w:semiHidden/>
    <w:locked/>
    <w:rsid w:val="00AA7196"/>
    <w:rPr>
      <w:rFonts w:ascii="Calibri" w:hAnsi="Calibri"/>
      <w:sz w:val="24"/>
      <w:szCs w:val="24"/>
      <w:lang w:val="x-none" w:eastAsia="en-US" w:bidi="ar-SA"/>
    </w:rPr>
  </w:style>
  <w:style w:type="character" w:customStyle="1" w:styleId="Heading8Char">
    <w:name w:val="Heading 8 Char"/>
    <w:semiHidden/>
    <w:locked/>
    <w:rsid w:val="00AA7196"/>
    <w:rPr>
      <w:rFonts w:ascii="Calibri" w:hAnsi="Calibri"/>
      <w:i/>
      <w:iCs/>
      <w:sz w:val="24"/>
      <w:szCs w:val="24"/>
      <w:lang w:val="x-none" w:eastAsia="en-US" w:bidi="ar-SA"/>
    </w:rPr>
  </w:style>
  <w:style w:type="character" w:customStyle="1" w:styleId="Heading9Char">
    <w:name w:val="Heading 9 Char"/>
    <w:semiHidden/>
    <w:locked/>
    <w:rsid w:val="00AA7196"/>
    <w:rPr>
      <w:rFonts w:ascii="Cambria" w:hAnsi="Cambria"/>
      <w:sz w:val="22"/>
      <w:szCs w:val="22"/>
      <w:lang w:val="x-none" w:eastAsia="en-US" w:bidi="ar-SA"/>
    </w:rPr>
  </w:style>
  <w:style w:type="character" w:customStyle="1" w:styleId="HeaderChar">
    <w:name w:val="Header Char"/>
    <w:semiHidden/>
    <w:locked/>
    <w:rsid w:val="00AA7196"/>
    <w:rPr>
      <w:rFonts w:ascii="Arial" w:hAnsi="Arial" w:cs="Times New Roman"/>
      <w:sz w:val="22"/>
      <w:szCs w:val="22"/>
      <w:lang w:val="x-none" w:eastAsia="en-US"/>
    </w:rPr>
  </w:style>
  <w:style w:type="character" w:customStyle="1" w:styleId="FooterChar">
    <w:name w:val="Footer Char"/>
    <w:semiHidden/>
    <w:locked/>
    <w:rsid w:val="00AA7196"/>
    <w:rPr>
      <w:rFonts w:ascii="Arial" w:hAnsi="Arial" w:cs="Times New Roman"/>
      <w:sz w:val="22"/>
      <w:szCs w:val="22"/>
      <w:lang w:val="x-none" w:eastAsia="en-US"/>
    </w:rPr>
  </w:style>
  <w:style w:type="character" w:customStyle="1" w:styleId="BalloonTextChar">
    <w:name w:val="Balloon Text Char"/>
    <w:link w:val="BalloonText"/>
    <w:locked/>
    <w:rsid w:val="00DA1C8D"/>
    <w:rPr>
      <w:rFonts w:ascii="Arial" w:hAnsi="Arial"/>
      <w:sz w:val="18"/>
    </w:rPr>
  </w:style>
  <w:style w:type="character" w:customStyle="1" w:styleId="BodyTextChar">
    <w:name w:val="Body Text Char"/>
    <w:semiHidden/>
    <w:locked/>
    <w:rsid w:val="00AA7196"/>
    <w:rPr>
      <w:rFonts w:ascii="Arial" w:hAnsi="Arial" w:cs="Times New Roman"/>
      <w:sz w:val="22"/>
      <w:szCs w:val="22"/>
      <w:lang w:val="x-none" w:eastAsia="en-US"/>
    </w:rPr>
  </w:style>
  <w:style w:type="character" w:customStyle="1" w:styleId="EndnoteTextChar">
    <w:name w:val="Endnote Text Char"/>
    <w:semiHidden/>
    <w:locked/>
    <w:rsid w:val="00AA7196"/>
    <w:rPr>
      <w:rFonts w:ascii="Arial" w:hAnsi="Arial" w:cs="Times New Roman"/>
      <w:lang w:val="x-none" w:eastAsia="en-US"/>
    </w:rPr>
  </w:style>
  <w:style w:type="character" w:customStyle="1" w:styleId="SC430">
    <w:name w:val="SC430"/>
    <w:rsid w:val="00AA7196"/>
    <w:rPr>
      <w:rFonts w:cs="Arial"/>
      <w:color w:val="000000"/>
      <w:sz w:val="20"/>
      <w:szCs w:val="20"/>
    </w:rPr>
  </w:style>
  <w:style w:type="character" w:customStyle="1" w:styleId="Heading1Char1">
    <w:name w:val="Heading 1 Char1"/>
    <w:locked/>
    <w:rsid w:val="00AA7196"/>
    <w:rPr>
      <w:rFonts w:ascii="Arial" w:hAnsi="Arial" w:cs="Arial"/>
      <w:b/>
      <w:bCs/>
      <w:kern w:val="32"/>
      <w:sz w:val="32"/>
      <w:szCs w:val="32"/>
    </w:rPr>
  </w:style>
  <w:style w:type="character" w:customStyle="1" w:styleId="Heading2Char1">
    <w:name w:val="Heading 2 Char1"/>
    <w:uiPriority w:val="9"/>
    <w:locked/>
    <w:rsid w:val="00AA7196"/>
    <w:rPr>
      <w:b/>
      <w:bCs/>
      <w:sz w:val="26"/>
      <w:szCs w:val="26"/>
      <w:lang w:val="en-AU" w:eastAsia="en-AU" w:bidi="ar-SA"/>
    </w:rPr>
  </w:style>
  <w:style w:type="character" w:customStyle="1" w:styleId="Heading3Char1">
    <w:name w:val="Heading 3 Char1"/>
    <w:uiPriority w:val="9"/>
    <w:locked/>
    <w:rsid w:val="00AA7196"/>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AA7196"/>
    <w:rPr>
      <w:b/>
      <w:bCs/>
      <w:iCs/>
      <w:szCs w:val="24"/>
    </w:rPr>
  </w:style>
  <w:style w:type="character" w:customStyle="1" w:styleId="Heading5Char1">
    <w:name w:val="Heading 5 Char1"/>
    <w:aliases w:val="Para5 Char,Level 3 - (i) Char,(i) Char,(i)1 Char,Level 3 - (i)1 Char,5 sub-bullet Char,sb Char,4 Char,Spare1 Char,i. Char"/>
    <w:link w:val="Heading5"/>
    <w:locked/>
    <w:rsid w:val="00AA7196"/>
    <w:rPr>
      <w:rFonts w:ascii="Arial" w:hAnsi="Arial"/>
      <w:b/>
      <w:bCs/>
      <w:iCs/>
      <w:szCs w:val="26"/>
    </w:rPr>
  </w:style>
  <w:style w:type="character" w:customStyle="1" w:styleId="Heading6Char1">
    <w:name w:val="Heading 6 Char1"/>
    <w:aliases w:val="sub-dash Char,sd Char,5 Char,Spare2 Char,A. Char,Heading 6 (a) Char,Smart 2000 Char"/>
    <w:link w:val="Heading6"/>
    <w:locked/>
    <w:rsid w:val="00AA7196"/>
    <w:rPr>
      <w:b/>
      <w:bCs/>
      <w:sz w:val="22"/>
      <w:szCs w:val="24"/>
    </w:rPr>
  </w:style>
  <w:style w:type="character" w:customStyle="1" w:styleId="Heading7Char1">
    <w:name w:val="Heading 7 Char1"/>
    <w:aliases w:val="Spare3 Char"/>
    <w:link w:val="Heading7"/>
    <w:locked/>
    <w:rsid w:val="00AA7196"/>
    <w:rPr>
      <w:sz w:val="24"/>
      <w:szCs w:val="24"/>
    </w:rPr>
  </w:style>
  <w:style w:type="character" w:customStyle="1" w:styleId="Heading8Char1">
    <w:name w:val="Heading 8 Char1"/>
    <w:aliases w:val="Spare4 Char,(A) Char"/>
    <w:link w:val="Heading8"/>
    <w:locked/>
    <w:rsid w:val="00AA7196"/>
    <w:rPr>
      <w:i/>
      <w:iCs/>
      <w:sz w:val="24"/>
      <w:szCs w:val="24"/>
    </w:rPr>
  </w:style>
  <w:style w:type="character" w:customStyle="1" w:styleId="Heading9Char1">
    <w:name w:val="Heading 9 Char1"/>
    <w:aliases w:val="Spare5 Char,HAPPY Char,I Char"/>
    <w:link w:val="Heading9"/>
    <w:locked/>
    <w:rsid w:val="00AA7196"/>
    <w:rPr>
      <w:rFonts w:ascii="Arial" w:hAnsi="Arial" w:cs="Arial"/>
      <w:sz w:val="22"/>
      <w:szCs w:val="24"/>
    </w:rPr>
  </w:style>
  <w:style w:type="paragraph" w:styleId="TOC4">
    <w:name w:val="toc 4"/>
    <w:basedOn w:val="Normal"/>
    <w:next w:val="Normal"/>
    <w:autoRedefine/>
    <w:rsid w:val="00A64C01"/>
    <w:pPr>
      <w:spacing w:after="100"/>
      <w:ind w:left="600"/>
    </w:pPr>
  </w:style>
  <w:style w:type="paragraph" w:styleId="TOC5">
    <w:name w:val="toc 5"/>
    <w:basedOn w:val="Normal"/>
    <w:next w:val="Normal"/>
    <w:autoRedefine/>
    <w:rsid w:val="00A64C01"/>
    <w:pPr>
      <w:spacing w:after="100"/>
      <w:ind w:left="800"/>
    </w:pPr>
  </w:style>
  <w:style w:type="paragraph" w:styleId="TOC6">
    <w:name w:val="toc 6"/>
    <w:basedOn w:val="Normal"/>
    <w:next w:val="Normal"/>
    <w:autoRedefine/>
    <w:rsid w:val="00A64C01"/>
    <w:pPr>
      <w:spacing w:after="100"/>
      <w:ind w:left="1000"/>
    </w:pPr>
  </w:style>
  <w:style w:type="paragraph" w:styleId="TOC7">
    <w:name w:val="toc 7"/>
    <w:basedOn w:val="Normal"/>
    <w:next w:val="Normal"/>
    <w:autoRedefine/>
    <w:rsid w:val="00A64C01"/>
    <w:pPr>
      <w:spacing w:after="100"/>
      <w:ind w:left="1200"/>
    </w:pPr>
  </w:style>
  <w:style w:type="paragraph" w:styleId="TOC8">
    <w:name w:val="toc 8"/>
    <w:basedOn w:val="Normal"/>
    <w:next w:val="Normal"/>
    <w:autoRedefine/>
    <w:rsid w:val="00A64C01"/>
    <w:pPr>
      <w:spacing w:after="100"/>
      <w:ind w:left="1400"/>
    </w:pPr>
  </w:style>
  <w:style w:type="paragraph" w:styleId="TOC9">
    <w:name w:val="toc 9"/>
    <w:basedOn w:val="Normal"/>
    <w:next w:val="Normal"/>
    <w:autoRedefine/>
    <w:rsid w:val="00A64C01"/>
    <w:pPr>
      <w:spacing w:after="100"/>
      <w:ind w:left="1600"/>
    </w:pPr>
  </w:style>
  <w:style w:type="character" w:customStyle="1" w:styleId="CommentTextChar1">
    <w:name w:val="Comment Text Char1"/>
    <w:link w:val="CommentText"/>
    <w:semiHidden/>
    <w:rsid w:val="00AA7196"/>
    <w:rPr>
      <w:rFonts w:ascii="Arial" w:eastAsia="Calibri" w:hAnsi="Arial"/>
      <w:szCs w:val="22"/>
      <w:lang w:eastAsia="en-US"/>
    </w:rPr>
  </w:style>
  <w:style w:type="character" w:customStyle="1" w:styleId="HeaderChar1">
    <w:name w:val="Header Char1"/>
    <w:link w:val="Header"/>
    <w:rsid w:val="00AA7196"/>
    <w:rPr>
      <w:rFonts w:ascii="Arial" w:eastAsia="Calibri" w:hAnsi="Arial"/>
      <w:szCs w:val="22"/>
      <w:lang w:eastAsia="en-US"/>
    </w:rPr>
  </w:style>
  <w:style w:type="character" w:customStyle="1" w:styleId="FooterChar1">
    <w:name w:val="Footer Char1"/>
    <w:link w:val="Footer"/>
    <w:rsid w:val="00AA7196"/>
    <w:rPr>
      <w:rFonts w:ascii="Arial" w:eastAsia="Calibri" w:hAnsi="Arial"/>
      <w:szCs w:val="22"/>
      <w:lang w:eastAsia="en-US"/>
    </w:rPr>
  </w:style>
  <w:style w:type="character" w:customStyle="1" w:styleId="EndnoteTextChar1">
    <w:name w:val="Endnote Text Char1"/>
    <w:link w:val="EndnoteText"/>
    <w:semiHidden/>
    <w:locked/>
    <w:rsid w:val="00AA7196"/>
    <w:rPr>
      <w:rFonts w:ascii="Arial" w:eastAsia="Calibri" w:hAnsi="Arial"/>
      <w:lang w:val="en-AU" w:eastAsia="en-US" w:bidi="ar-SA"/>
    </w:rPr>
  </w:style>
  <w:style w:type="character" w:customStyle="1" w:styleId="BodyTextChar1">
    <w:name w:val="Body Text Char1"/>
    <w:link w:val="BodyText"/>
    <w:locked/>
    <w:rsid w:val="00AA7196"/>
    <w:rPr>
      <w:rFonts w:ascii="Arial" w:eastAsia="Calibri" w:hAnsi="Arial"/>
      <w:szCs w:val="22"/>
      <w:lang w:val="en-AU" w:eastAsia="en-US" w:bidi="ar-SA"/>
    </w:rPr>
  </w:style>
  <w:style w:type="character" w:styleId="Hyperlink">
    <w:name w:val="Hyperlink"/>
    <w:uiPriority w:val="99"/>
    <w:unhideWhenUsed/>
    <w:rsid w:val="00A64C01"/>
    <w:rPr>
      <w:color w:val="0000FF"/>
      <w:u w:val="single"/>
    </w:rPr>
  </w:style>
  <w:style w:type="character" w:styleId="FollowedHyperlink">
    <w:name w:val="FollowedHyperlink"/>
    <w:rsid w:val="00AA7196"/>
    <w:rPr>
      <w:rFonts w:cs="Times New Roman"/>
      <w:color w:val="800080"/>
      <w:u w:val="single"/>
    </w:rPr>
  </w:style>
  <w:style w:type="character" w:styleId="Emphasis">
    <w:name w:val="Emphasis"/>
    <w:qFormat/>
    <w:rsid w:val="00AA7196"/>
    <w:rPr>
      <w:i/>
      <w:iCs/>
    </w:rPr>
  </w:style>
  <w:style w:type="character" w:customStyle="1" w:styleId="CommentSubjectChar1">
    <w:name w:val="Comment Subject Char1"/>
    <w:link w:val="CommentSubject"/>
    <w:rsid w:val="00AA7196"/>
    <w:rPr>
      <w:rFonts w:ascii="Arial" w:eastAsia="Calibri" w:hAnsi="Arial"/>
      <w:b/>
      <w:bCs/>
      <w:szCs w:val="22"/>
      <w:lang w:eastAsia="en-US"/>
    </w:rPr>
  </w:style>
  <w:style w:type="character" w:customStyle="1" w:styleId="BalloonTextChar1">
    <w:name w:val="Balloon Text Char1"/>
    <w:semiHidden/>
    <w:rsid w:val="00AA7196"/>
    <w:rPr>
      <w:rFonts w:ascii="Tahoma" w:eastAsia="Calibri" w:hAnsi="Tahoma" w:cs="Tahoma"/>
      <w:sz w:val="16"/>
      <w:szCs w:val="16"/>
      <w:lang w:eastAsia="en-US"/>
    </w:rPr>
  </w:style>
  <w:style w:type="paragraph" w:customStyle="1" w:styleId="GroupTitle">
    <w:name w:val="GroupTitle"/>
    <w:basedOn w:val="Normal"/>
    <w:next w:val="Heading1"/>
    <w:rsid w:val="00C45CE3"/>
    <w:pPr>
      <w:keepNext/>
      <w:keepLines/>
      <w:widowControl w:val="0"/>
      <w:tabs>
        <w:tab w:val="left" w:pos="851"/>
        <w:tab w:val="left" w:pos="1418"/>
        <w:tab w:val="left" w:pos="1985"/>
        <w:tab w:val="left" w:pos="2552"/>
        <w:tab w:val="left" w:pos="3119"/>
        <w:tab w:val="left" w:pos="3686"/>
      </w:tabs>
      <w:spacing w:before="240" w:after="0"/>
    </w:pPr>
    <w:rPr>
      <w:rFonts w:ascii="Helvetica" w:hAnsi="Helvetica"/>
      <w:b/>
      <w:szCs w:val="20"/>
    </w:rPr>
  </w:style>
  <w:style w:type="paragraph" w:customStyle="1" w:styleId="COTCOCLV2-ASDEFCON">
    <w:name w:val="COT/COC LV2 - ASDEFCON"/>
    <w:basedOn w:val="ASDEFCONNormal"/>
    <w:next w:val="COTCOCLV3-ASDEFCON"/>
    <w:rsid w:val="00A64C01"/>
    <w:pPr>
      <w:keepNext/>
      <w:keepLines/>
      <w:numPr>
        <w:ilvl w:val="1"/>
        <w:numId w:val="9"/>
      </w:numPr>
      <w:pBdr>
        <w:bottom w:val="single" w:sz="4" w:space="1" w:color="auto"/>
      </w:pBdr>
    </w:pPr>
    <w:rPr>
      <w:b/>
    </w:rPr>
  </w:style>
  <w:style w:type="paragraph" w:customStyle="1" w:styleId="ASDEFCONNormal">
    <w:name w:val="ASDEFCON Normal"/>
    <w:link w:val="ASDEFCONNormalChar"/>
    <w:rsid w:val="00A64C01"/>
    <w:pPr>
      <w:spacing w:after="120"/>
      <w:jc w:val="both"/>
    </w:pPr>
    <w:rPr>
      <w:rFonts w:ascii="Arial" w:hAnsi="Arial"/>
      <w:color w:val="000000"/>
      <w:szCs w:val="40"/>
    </w:rPr>
  </w:style>
  <w:style w:type="character" w:customStyle="1" w:styleId="ASDEFCONNormalChar">
    <w:name w:val="ASDEFCON Normal Char"/>
    <w:link w:val="ASDEFCONNormal"/>
    <w:rsid w:val="00A64C01"/>
    <w:rPr>
      <w:rFonts w:ascii="Arial" w:hAnsi="Arial"/>
      <w:color w:val="000000"/>
      <w:szCs w:val="40"/>
    </w:rPr>
  </w:style>
  <w:style w:type="paragraph" w:customStyle="1" w:styleId="COTCOCLV3-ASDEFCON">
    <w:name w:val="COT/COC LV3 - ASDEFCON"/>
    <w:basedOn w:val="ASDEFCONNormal"/>
    <w:rsid w:val="00A64C01"/>
    <w:pPr>
      <w:numPr>
        <w:ilvl w:val="2"/>
        <w:numId w:val="9"/>
      </w:numPr>
    </w:pPr>
  </w:style>
  <w:style w:type="paragraph" w:customStyle="1" w:styleId="COTCOCLV1-ASDEFCON">
    <w:name w:val="COT/COC LV1 - ASDEFCON"/>
    <w:basedOn w:val="ASDEFCONNormal"/>
    <w:next w:val="COTCOCLV2-ASDEFCON"/>
    <w:rsid w:val="00A64C01"/>
    <w:pPr>
      <w:keepNext/>
      <w:keepLines/>
      <w:numPr>
        <w:numId w:val="9"/>
      </w:numPr>
      <w:spacing w:before="240"/>
    </w:pPr>
    <w:rPr>
      <w:b/>
      <w:caps/>
    </w:rPr>
  </w:style>
  <w:style w:type="paragraph" w:customStyle="1" w:styleId="COTCOCLV4-ASDEFCON">
    <w:name w:val="COT/COC LV4 - ASDEFCON"/>
    <w:basedOn w:val="ASDEFCONNormal"/>
    <w:rsid w:val="00A64C01"/>
    <w:pPr>
      <w:numPr>
        <w:ilvl w:val="3"/>
        <w:numId w:val="9"/>
      </w:numPr>
    </w:pPr>
  </w:style>
  <w:style w:type="paragraph" w:customStyle="1" w:styleId="COTCOCLV5-ASDEFCON">
    <w:name w:val="COT/COC LV5 - ASDEFCON"/>
    <w:basedOn w:val="ASDEFCONNormal"/>
    <w:rsid w:val="00A64C01"/>
    <w:pPr>
      <w:numPr>
        <w:ilvl w:val="4"/>
        <w:numId w:val="9"/>
      </w:numPr>
    </w:pPr>
  </w:style>
  <w:style w:type="paragraph" w:customStyle="1" w:styleId="COTCOCLV6-ASDEFCON">
    <w:name w:val="COT/COC LV6 - ASDEFCON"/>
    <w:basedOn w:val="ASDEFCONNormal"/>
    <w:rsid w:val="00A64C01"/>
    <w:pPr>
      <w:keepLines/>
      <w:numPr>
        <w:ilvl w:val="5"/>
        <w:numId w:val="9"/>
      </w:numPr>
    </w:pPr>
  </w:style>
  <w:style w:type="paragraph" w:customStyle="1" w:styleId="ASDEFCONOption">
    <w:name w:val="ASDEFCON Option"/>
    <w:basedOn w:val="ASDEFCONNormal"/>
    <w:rsid w:val="00A64C01"/>
    <w:pPr>
      <w:keepNext/>
      <w:spacing w:before="60"/>
    </w:pPr>
    <w:rPr>
      <w:b/>
      <w:i/>
      <w:szCs w:val="24"/>
    </w:rPr>
  </w:style>
  <w:style w:type="paragraph" w:customStyle="1" w:styleId="NoteToDrafters-ASDEFCON">
    <w:name w:val="Note To Drafters - ASDEFCON"/>
    <w:basedOn w:val="ASDEFCONNormal"/>
    <w:rsid w:val="00A64C01"/>
    <w:pPr>
      <w:keepNext/>
      <w:shd w:val="clear" w:color="auto" w:fill="000000"/>
    </w:pPr>
    <w:rPr>
      <w:b/>
      <w:i/>
      <w:color w:val="FFFFFF"/>
    </w:rPr>
  </w:style>
  <w:style w:type="paragraph" w:customStyle="1" w:styleId="NoteToTenderers-ASDEFCON">
    <w:name w:val="Note To Tenderers - ASDEFCON"/>
    <w:basedOn w:val="ASDEFCONNormal"/>
    <w:rsid w:val="00A64C01"/>
    <w:pPr>
      <w:keepNext/>
      <w:shd w:val="pct15" w:color="auto" w:fill="auto"/>
    </w:pPr>
    <w:rPr>
      <w:b/>
      <w:i/>
    </w:rPr>
  </w:style>
  <w:style w:type="paragraph" w:customStyle="1" w:styleId="ASDEFCONTitle">
    <w:name w:val="ASDEFCON Title"/>
    <w:basedOn w:val="ASDEFCONNormal"/>
    <w:rsid w:val="00A64C01"/>
    <w:pPr>
      <w:keepLines/>
      <w:spacing w:before="240"/>
      <w:jc w:val="center"/>
    </w:pPr>
    <w:rPr>
      <w:b/>
      <w:caps/>
    </w:rPr>
  </w:style>
  <w:style w:type="paragraph" w:customStyle="1" w:styleId="ATTANNLV1-ASDEFCON">
    <w:name w:val="ATT/ANN LV1 - ASDEFCON"/>
    <w:basedOn w:val="ASDEFCONNormal"/>
    <w:next w:val="ATTANNLV2-ASDEFCON"/>
    <w:rsid w:val="00A64C01"/>
    <w:pPr>
      <w:keepNext/>
      <w:keepLines/>
      <w:numPr>
        <w:numId w:val="3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64C01"/>
    <w:pPr>
      <w:numPr>
        <w:ilvl w:val="1"/>
        <w:numId w:val="30"/>
      </w:numPr>
    </w:pPr>
    <w:rPr>
      <w:szCs w:val="24"/>
    </w:rPr>
  </w:style>
  <w:style w:type="character" w:customStyle="1" w:styleId="ATTANNLV2-ASDEFCONChar">
    <w:name w:val="ATT/ANN LV2 - ASDEFCON Char"/>
    <w:link w:val="ATTANNLV2-ASDEFCON"/>
    <w:rsid w:val="00A64C01"/>
    <w:rPr>
      <w:rFonts w:ascii="Arial" w:hAnsi="Arial"/>
      <w:color w:val="000000"/>
      <w:szCs w:val="24"/>
    </w:rPr>
  </w:style>
  <w:style w:type="paragraph" w:customStyle="1" w:styleId="ATTANNLV3-ASDEFCON">
    <w:name w:val="ATT/ANN LV3 - ASDEFCON"/>
    <w:basedOn w:val="ASDEFCONNormal"/>
    <w:rsid w:val="00A64C01"/>
    <w:pPr>
      <w:numPr>
        <w:ilvl w:val="2"/>
        <w:numId w:val="30"/>
      </w:numPr>
    </w:pPr>
    <w:rPr>
      <w:szCs w:val="24"/>
    </w:rPr>
  </w:style>
  <w:style w:type="paragraph" w:customStyle="1" w:styleId="ATTANNLV4-ASDEFCON">
    <w:name w:val="ATT/ANN LV4 - ASDEFCON"/>
    <w:basedOn w:val="ASDEFCONNormal"/>
    <w:rsid w:val="00A64C01"/>
    <w:pPr>
      <w:numPr>
        <w:ilvl w:val="3"/>
        <w:numId w:val="30"/>
      </w:numPr>
    </w:pPr>
    <w:rPr>
      <w:szCs w:val="24"/>
    </w:rPr>
  </w:style>
  <w:style w:type="paragraph" w:customStyle="1" w:styleId="ASDEFCONCoverTitle">
    <w:name w:val="ASDEFCON Cover Title"/>
    <w:rsid w:val="00A64C01"/>
    <w:pPr>
      <w:jc w:val="center"/>
    </w:pPr>
    <w:rPr>
      <w:rFonts w:ascii="Georgia" w:hAnsi="Georgia"/>
      <w:b/>
      <w:color w:val="000000"/>
      <w:sz w:val="100"/>
      <w:szCs w:val="24"/>
    </w:rPr>
  </w:style>
  <w:style w:type="paragraph" w:customStyle="1" w:styleId="ASDEFCONHeaderFooterLeft">
    <w:name w:val="ASDEFCON Header/Footer Left"/>
    <w:basedOn w:val="ASDEFCONNormal"/>
    <w:rsid w:val="00A64C01"/>
    <w:pPr>
      <w:spacing w:after="0"/>
      <w:jc w:val="left"/>
    </w:pPr>
    <w:rPr>
      <w:sz w:val="16"/>
      <w:szCs w:val="24"/>
    </w:rPr>
  </w:style>
  <w:style w:type="paragraph" w:customStyle="1" w:styleId="ASDEFCONCoverPageIncorp">
    <w:name w:val="ASDEFCON Cover Page Incorp"/>
    <w:rsid w:val="00A64C01"/>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64C01"/>
    <w:rPr>
      <w:b/>
      <w:i/>
    </w:rPr>
  </w:style>
  <w:style w:type="paragraph" w:customStyle="1" w:styleId="COTCOCLV2NONUM-ASDEFCON">
    <w:name w:val="COT/COC LV2 NONUM - ASDEFCON"/>
    <w:basedOn w:val="COTCOCLV2-ASDEFCON"/>
    <w:next w:val="COTCOCLV3-ASDEFCON"/>
    <w:rsid w:val="00A64C0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64C01"/>
    <w:pPr>
      <w:keepNext w:val="0"/>
      <w:numPr>
        <w:numId w:val="0"/>
      </w:numPr>
      <w:ind w:left="851"/>
    </w:pPr>
    <w:rPr>
      <w:bCs/>
      <w:szCs w:val="20"/>
    </w:rPr>
  </w:style>
  <w:style w:type="paragraph" w:customStyle="1" w:styleId="COTCOCLV3NONUM-ASDEFCON">
    <w:name w:val="COT/COC LV3 NONUM - ASDEFCON"/>
    <w:basedOn w:val="COTCOCLV3-ASDEFCON"/>
    <w:next w:val="COTCOCLV3-ASDEFCON"/>
    <w:rsid w:val="00A64C01"/>
    <w:pPr>
      <w:numPr>
        <w:ilvl w:val="0"/>
        <w:numId w:val="0"/>
      </w:numPr>
      <w:ind w:left="851"/>
    </w:pPr>
    <w:rPr>
      <w:szCs w:val="20"/>
    </w:rPr>
  </w:style>
  <w:style w:type="paragraph" w:customStyle="1" w:styleId="COTCOCLV4NONUM-ASDEFCON">
    <w:name w:val="COT/COC LV4 NONUM - ASDEFCON"/>
    <w:basedOn w:val="COTCOCLV4-ASDEFCON"/>
    <w:next w:val="COTCOCLV4-ASDEFCON"/>
    <w:rsid w:val="00A64C01"/>
    <w:pPr>
      <w:numPr>
        <w:ilvl w:val="0"/>
        <w:numId w:val="0"/>
      </w:numPr>
      <w:ind w:left="1418"/>
    </w:pPr>
    <w:rPr>
      <w:szCs w:val="20"/>
    </w:rPr>
  </w:style>
  <w:style w:type="paragraph" w:customStyle="1" w:styleId="COTCOCLV5NONUM-ASDEFCON">
    <w:name w:val="COT/COC LV5 NONUM - ASDEFCON"/>
    <w:basedOn w:val="COTCOCLV5-ASDEFCON"/>
    <w:next w:val="COTCOCLV5-ASDEFCON"/>
    <w:rsid w:val="00A64C01"/>
    <w:pPr>
      <w:numPr>
        <w:ilvl w:val="0"/>
        <w:numId w:val="0"/>
      </w:numPr>
      <w:ind w:left="1985"/>
    </w:pPr>
    <w:rPr>
      <w:szCs w:val="20"/>
    </w:rPr>
  </w:style>
  <w:style w:type="paragraph" w:customStyle="1" w:styleId="COTCOCLV6NONUM-ASDEFCON">
    <w:name w:val="COT/COC LV6 NONUM - ASDEFCON"/>
    <w:basedOn w:val="COTCOCLV6-ASDEFCON"/>
    <w:next w:val="COTCOCLV6-ASDEFCON"/>
    <w:rsid w:val="00A64C01"/>
    <w:pPr>
      <w:numPr>
        <w:ilvl w:val="0"/>
        <w:numId w:val="0"/>
      </w:numPr>
      <w:ind w:left="2552"/>
    </w:pPr>
    <w:rPr>
      <w:szCs w:val="20"/>
    </w:rPr>
  </w:style>
  <w:style w:type="paragraph" w:customStyle="1" w:styleId="ATTANNLV1NONUM-ASDEFCON">
    <w:name w:val="ATT/ANN LV1 NONUM - ASDEFCON"/>
    <w:basedOn w:val="ATTANNLV1-ASDEFCON"/>
    <w:next w:val="ATTANNLV2-ASDEFCON"/>
    <w:rsid w:val="00A64C01"/>
    <w:pPr>
      <w:numPr>
        <w:numId w:val="0"/>
      </w:numPr>
      <w:ind w:left="851"/>
    </w:pPr>
    <w:rPr>
      <w:bCs/>
      <w:szCs w:val="20"/>
    </w:rPr>
  </w:style>
  <w:style w:type="paragraph" w:customStyle="1" w:styleId="ATTANNLV2NONUM-ASDEFCON">
    <w:name w:val="ATT/ANN LV2 NONUM - ASDEFCON"/>
    <w:basedOn w:val="ATTANNLV2-ASDEFCON"/>
    <w:next w:val="ATTANNLV2-ASDEFCON"/>
    <w:rsid w:val="00A64C01"/>
    <w:pPr>
      <w:numPr>
        <w:ilvl w:val="0"/>
        <w:numId w:val="0"/>
      </w:numPr>
      <w:ind w:left="851"/>
    </w:pPr>
    <w:rPr>
      <w:szCs w:val="20"/>
    </w:rPr>
  </w:style>
  <w:style w:type="paragraph" w:customStyle="1" w:styleId="ATTANNLV3NONUM-ASDEFCON">
    <w:name w:val="ATT/ANN LV3 NONUM - ASDEFCON"/>
    <w:basedOn w:val="ATTANNLV3-ASDEFCON"/>
    <w:next w:val="ATTANNLV3-ASDEFCON"/>
    <w:rsid w:val="00A64C01"/>
    <w:pPr>
      <w:numPr>
        <w:ilvl w:val="0"/>
        <w:numId w:val="0"/>
      </w:numPr>
      <w:ind w:left="1418"/>
    </w:pPr>
    <w:rPr>
      <w:szCs w:val="20"/>
    </w:rPr>
  </w:style>
  <w:style w:type="paragraph" w:customStyle="1" w:styleId="ATTANNLV4NONUM-ASDEFCON">
    <w:name w:val="ATT/ANN LV4 NONUM - ASDEFCON"/>
    <w:basedOn w:val="ATTANNLV4-ASDEFCON"/>
    <w:next w:val="ATTANNLV4-ASDEFCON"/>
    <w:rsid w:val="00A64C01"/>
    <w:pPr>
      <w:numPr>
        <w:ilvl w:val="0"/>
        <w:numId w:val="0"/>
      </w:numPr>
      <w:ind w:left="1985"/>
    </w:pPr>
    <w:rPr>
      <w:szCs w:val="20"/>
    </w:rPr>
  </w:style>
  <w:style w:type="paragraph" w:customStyle="1" w:styleId="NoteToDraftersBullets-ASDEFCON">
    <w:name w:val="Note To Drafters Bullets - ASDEFCON"/>
    <w:basedOn w:val="NoteToDrafters-ASDEFCON"/>
    <w:rsid w:val="00A64C01"/>
    <w:pPr>
      <w:numPr>
        <w:numId w:val="11"/>
      </w:numPr>
    </w:pPr>
    <w:rPr>
      <w:bCs/>
      <w:iCs/>
      <w:szCs w:val="20"/>
    </w:rPr>
  </w:style>
  <w:style w:type="paragraph" w:customStyle="1" w:styleId="NoteToDraftersList-ASDEFCON">
    <w:name w:val="Note To Drafters List - ASDEFCON"/>
    <w:basedOn w:val="NoteToDrafters-ASDEFCON"/>
    <w:rsid w:val="00A64C01"/>
    <w:pPr>
      <w:numPr>
        <w:numId w:val="12"/>
      </w:numPr>
    </w:pPr>
    <w:rPr>
      <w:bCs/>
      <w:iCs/>
      <w:szCs w:val="20"/>
    </w:rPr>
  </w:style>
  <w:style w:type="paragraph" w:customStyle="1" w:styleId="NoteToTenderersBullets-ASDEFCON">
    <w:name w:val="Note To Tenderers Bullets - ASDEFCON"/>
    <w:basedOn w:val="NoteToTenderers-ASDEFCON"/>
    <w:rsid w:val="00A64C01"/>
    <w:pPr>
      <w:numPr>
        <w:numId w:val="13"/>
      </w:numPr>
    </w:pPr>
    <w:rPr>
      <w:bCs/>
      <w:iCs/>
      <w:szCs w:val="20"/>
    </w:rPr>
  </w:style>
  <w:style w:type="paragraph" w:customStyle="1" w:styleId="NoteToTenderersList-ASDEFCON">
    <w:name w:val="Note To Tenderers List - ASDEFCON"/>
    <w:basedOn w:val="NoteToTenderers-ASDEFCON"/>
    <w:rsid w:val="00A64C01"/>
    <w:pPr>
      <w:numPr>
        <w:numId w:val="14"/>
      </w:numPr>
    </w:pPr>
    <w:rPr>
      <w:bCs/>
      <w:iCs/>
      <w:szCs w:val="20"/>
    </w:rPr>
  </w:style>
  <w:style w:type="paragraph" w:customStyle="1" w:styleId="SOWHL1-ASDEFCON">
    <w:name w:val="SOW HL1 - ASDEFCON"/>
    <w:basedOn w:val="ASDEFCONNormal"/>
    <w:next w:val="SOWHL2-ASDEFCON"/>
    <w:qFormat/>
    <w:rsid w:val="00A64C01"/>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64C01"/>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64C01"/>
    <w:pPr>
      <w:keepNext/>
      <w:numPr>
        <w:ilvl w:val="2"/>
        <w:numId w:val="5"/>
      </w:numPr>
    </w:pPr>
    <w:rPr>
      <w:rFonts w:eastAsia="Calibri"/>
      <w:b/>
      <w:szCs w:val="22"/>
      <w:lang w:eastAsia="en-US"/>
    </w:rPr>
  </w:style>
  <w:style w:type="paragraph" w:customStyle="1" w:styleId="SOWHL4-ASDEFCON">
    <w:name w:val="SOW HL4 - ASDEFCON"/>
    <w:basedOn w:val="ASDEFCONNormal"/>
    <w:qFormat/>
    <w:rsid w:val="00A64C01"/>
    <w:pPr>
      <w:keepNext/>
      <w:numPr>
        <w:ilvl w:val="3"/>
        <w:numId w:val="5"/>
      </w:numPr>
    </w:pPr>
    <w:rPr>
      <w:rFonts w:eastAsia="Calibri"/>
      <w:b/>
      <w:szCs w:val="22"/>
      <w:lang w:eastAsia="en-US"/>
    </w:rPr>
  </w:style>
  <w:style w:type="paragraph" w:customStyle="1" w:styleId="SOWHL5-ASDEFCON">
    <w:name w:val="SOW HL5 - ASDEFCON"/>
    <w:basedOn w:val="ASDEFCONNormal"/>
    <w:qFormat/>
    <w:rsid w:val="00A64C01"/>
    <w:pPr>
      <w:keepNext/>
      <w:numPr>
        <w:ilvl w:val="4"/>
        <w:numId w:val="5"/>
      </w:numPr>
    </w:pPr>
    <w:rPr>
      <w:rFonts w:eastAsia="Calibri"/>
      <w:b/>
      <w:szCs w:val="22"/>
      <w:lang w:eastAsia="en-US"/>
    </w:rPr>
  </w:style>
  <w:style w:type="paragraph" w:customStyle="1" w:styleId="SOWSubL1-ASDEFCON">
    <w:name w:val="SOW SubL1 - ASDEFCON"/>
    <w:basedOn w:val="ASDEFCONNormal"/>
    <w:qFormat/>
    <w:rsid w:val="00A64C01"/>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A64C0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64C01"/>
    <w:pPr>
      <w:numPr>
        <w:ilvl w:val="0"/>
        <w:numId w:val="0"/>
      </w:numPr>
      <w:ind w:left="1134"/>
    </w:pPr>
    <w:rPr>
      <w:rFonts w:eastAsia="Times New Roman"/>
      <w:bCs/>
      <w:szCs w:val="20"/>
    </w:rPr>
  </w:style>
  <w:style w:type="paragraph" w:customStyle="1" w:styleId="SOWTL2-ASDEFCON">
    <w:name w:val="SOW TL2 - ASDEFCON"/>
    <w:basedOn w:val="SOWHL2-ASDEFCON"/>
    <w:rsid w:val="00A64C01"/>
    <w:pPr>
      <w:keepNext w:val="0"/>
      <w:pBdr>
        <w:bottom w:val="none" w:sz="0" w:space="0" w:color="auto"/>
      </w:pBdr>
    </w:pPr>
    <w:rPr>
      <w:b w:val="0"/>
    </w:rPr>
  </w:style>
  <w:style w:type="paragraph" w:customStyle="1" w:styleId="SOWTL3NONUM-ASDEFCON">
    <w:name w:val="SOW TL3 NONUM - ASDEFCON"/>
    <w:basedOn w:val="SOWTL3-ASDEFCON"/>
    <w:next w:val="SOWTL3-ASDEFCON"/>
    <w:rsid w:val="00A64C01"/>
    <w:pPr>
      <w:numPr>
        <w:ilvl w:val="0"/>
        <w:numId w:val="0"/>
      </w:numPr>
      <w:ind w:left="1134"/>
    </w:pPr>
    <w:rPr>
      <w:rFonts w:eastAsia="Times New Roman"/>
      <w:bCs/>
      <w:szCs w:val="20"/>
    </w:rPr>
  </w:style>
  <w:style w:type="paragraph" w:customStyle="1" w:styleId="SOWTL3-ASDEFCON">
    <w:name w:val="SOW TL3 - ASDEFCON"/>
    <w:basedOn w:val="SOWHL3-ASDEFCON"/>
    <w:rsid w:val="00A64C01"/>
    <w:pPr>
      <w:keepNext w:val="0"/>
    </w:pPr>
    <w:rPr>
      <w:b w:val="0"/>
    </w:rPr>
  </w:style>
  <w:style w:type="paragraph" w:customStyle="1" w:styleId="SOWTL4NONUM-ASDEFCON">
    <w:name w:val="SOW TL4 NONUM - ASDEFCON"/>
    <w:basedOn w:val="SOWTL4-ASDEFCON"/>
    <w:next w:val="SOWTL4-ASDEFCON"/>
    <w:rsid w:val="00A64C01"/>
    <w:pPr>
      <w:numPr>
        <w:ilvl w:val="0"/>
        <w:numId w:val="0"/>
      </w:numPr>
      <w:ind w:left="1134"/>
    </w:pPr>
    <w:rPr>
      <w:rFonts w:eastAsia="Times New Roman"/>
      <w:bCs/>
      <w:szCs w:val="20"/>
    </w:rPr>
  </w:style>
  <w:style w:type="paragraph" w:customStyle="1" w:styleId="SOWTL4-ASDEFCON">
    <w:name w:val="SOW TL4 - ASDEFCON"/>
    <w:basedOn w:val="SOWHL4-ASDEFCON"/>
    <w:rsid w:val="00A64C01"/>
    <w:pPr>
      <w:keepNext w:val="0"/>
    </w:pPr>
    <w:rPr>
      <w:b w:val="0"/>
    </w:rPr>
  </w:style>
  <w:style w:type="paragraph" w:customStyle="1" w:styleId="SOWTL5NONUM-ASDEFCON">
    <w:name w:val="SOW TL5 NONUM - ASDEFCON"/>
    <w:basedOn w:val="SOWHL5-ASDEFCON"/>
    <w:next w:val="SOWTL5-ASDEFCON"/>
    <w:rsid w:val="00A64C01"/>
    <w:pPr>
      <w:keepNext w:val="0"/>
      <w:numPr>
        <w:ilvl w:val="0"/>
        <w:numId w:val="0"/>
      </w:numPr>
      <w:ind w:left="1134"/>
    </w:pPr>
    <w:rPr>
      <w:b w:val="0"/>
    </w:rPr>
  </w:style>
  <w:style w:type="paragraph" w:customStyle="1" w:styleId="SOWTL5-ASDEFCON">
    <w:name w:val="SOW TL5 - ASDEFCON"/>
    <w:basedOn w:val="SOWHL5-ASDEFCON"/>
    <w:rsid w:val="00A64C01"/>
    <w:pPr>
      <w:keepNext w:val="0"/>
    </w:pPr>
    <w:rPr>
      <w:b w:val="0"/>
    </w:rPr>
  </w:style>
  <w:style w:type="paragraph" w:customStyle="1" w:styleId="SOWSubL2-ASDEFCON">
    <w:name w:val="SOW SubL2 - ASDEFCON"/>
    <w:basedOn w:val="ASDEFCONNormal"/>
    <w:qFormat/>
    <w:rsid w:val="00A64C01"/>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A64C01"/>
    <w:pPr>
      <w:numPr>
        <w:numId w:val="0"/>
      </w:numPr>
      <w:ind w:left="1701"/>
    </w:pPr>
  </w:style>
  <w:style w:type="paragraph" w:customStyle="1" w:styleId="SOWSubL2NONUM-ASDEFCON">
    <w:name w:val="SOW SubL2 NONUM - ASDEFCON"/>
    <w:basedOn w:val="SOWSubL2-ASDEFCON"/>
    <w:next w:val="SOWSubL2-ASDEFCON"/>
    <w:qFormat/>
    <w:rsid w:val="00A64C01"/>
    <w:pPr>
      <w:numPr>
        <w:ilvl w:val="0"/>
        <w:numId w:val="0"/>
      </w:numPr>
      <w:ind w:left="2268"/>
    </w:pPr>
  </w:style>
  <w:style w:type="paragraph" w:customStyle="1" w:styleId="ASDEFCONTextBlock">
    <w:name w:val="ASDEFCON TextBlock"/>
    <w:basedOn w:val="ASDEFCONNormal"/>
    <w:qFormat/>
    <w:rsid w:val="00A64C0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64C01"/>
    <w:pPr>
      <w:numPr>
        <w:numId w:val="16"/>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64C01"/>
    <w:pPr>
      <w:keepNext/>
      <w:spacing w:before="240"/>
    </w:pPr>
    <w:rPr>
      <w:rFonts w:ascii="Arial Bold" w:hAnsi="Arial Bold"/>
      <w:b/>
      <w:bCs/>
      <w:caps/>
      <w:szCs w:val="20"/>
    </w:rPr>
  </w:style>
  <w:style w:type="paragraph" w:customStyle="1" w:styleId="Table8ptHeading-ASDEFCON">
    <w:name w:val="Table 8pt Heading - ASDEFCON"/>
    <w:basedOn w:val="ASDEFCONNormal"/>
    <w:rsid w:val="00A64C01"/>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64C01"/>
    <w:pPr>
      <w:numPr>
        <w:numId w:val="25"/>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64C01"/>
    <w:pPr>
      <w:numPr>
        <w:numId w:val="26"/>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64C01"/>
    <w:rPr>
      <w:rFonts w:ascii="Arial" w:eastAsia="Calibri" w:hAnsi="Arial"/>
      <w:color w:val="000000"/>
      <w:szCs w:val="22"/>
      <w:lang w:eastAsia="en-US"/>
    </w:rPr>
  </w:style>
  <w:style w:type="paragraph" w:customStyle="1" w:styleId="Table8ptSub1-ASDEFCON">
    <w:name w:val="Table 8pt Sub1 - ASDEFCON"/>
    <w:basedOn w:val="Table8ptText-ASDEFCON"/>
    <w:rsid w:val="00A64C01"/>
    <w:pPr>
      <w:numPr>
        <w:ilvl w:val="1"/>
      </w:numPr>
    </w:pPr>
  </w:style>
  <w:style w:type="paragraph" w:customStyle="1" w:styleId="Table8ptSub2-ASDEFCON">
    <w:name w:val="Table 8pt Sub2 - ASDEFCON"/>
    <w:basedOn w:val="Table8ptText-ASDEFCON"/>
    <w:rsid w:val="00A64C01"/>
    <w:pPr>
      <w:numPr>
        <w:ilvl w:val="2"/>
      </w:numPr>
    </w:pPr>
  </w:style>
  <w:style w:type="paragraph" w:customStyle="1" w:styleId="Table10ptHeading-ASDEFCON">
    <w:name w:val="Table 10pt Heading - ASDEFCON"/>
    <w:basedOn w:val="ASDEFCONNormal"/>
    <w:rsid w:val="00A64C01"/>
    <w:pPr>
      <w:keepNext/>
      <w:spacing w:before="60" w:after="60"/>
      <w:jc w:val="center"/>
    </w:pPr>
    <w:rPr>
      <w:b/>
    </w:rPr>
  </w:style>
  <w:style w:type="paragraph" w:customStyle="1" w:styleId="Table8ptBP1-ASDEFCON">
    <w:name w:val="Table 8pt BP1 - ASDEFCON"/>
    <w:basedOn w:val="Table8ptText-ASDEFCON"/>
    <w:rsid w:val="00A64C01"/>
    <w:pPr>
      <w:numPr>
        <w:numId w:val="17"/>
      </w:numPr>
    </w:pPr>
  </w:style>
  <w:style w:type="paragraph" w:customStyle="1" w:styleId="Table8ptBP2-ASDEFCON">
    <w:name w:val="Table 8pt BP2 - ASDEFCON"/>
    <w:basedOn w:val="Table8ptText-ASDEFCON"/>
    <w:rsid w:val="00A64C01"/>
    <w:pPr>
      <w:numPr>
        <w:ilvl w:val="1"/>
        <w:numId w:val="17"/>
      </w:numPr>
      <w:tabs>
        <w:tab w:val="clear" w:pos="284"/>
      </w:tabs>
    </w:pPr>
    <w:rPr>
      <w:iCs/>
    </w:rPr>
  </w:style>
  <w:style w:type="paragraph" w:customStyle="1" w:styleId="ASDEFCONBulletsLV1">
    <w:name w:val="ASDEFCON Bullets LV1"/>
    <w:basedOn w:val="ASDEFCONNormal"/>
    <w:rsid w:val="00A64C01"/>
    <w:pPr>
      <w:numPr>
        <w:numId w:val="19"/>
      </w:numPr>
    </w:pPr>
    <w:rPr>
      <w:rFonts w:eastAsia="Calibri"/>
      <w:szCs w:val="22"/>
      <w:lang w:eastAsia="en-US"/>
    </w:rPr>
  </w:style>
  <w:style w:type="paragraph" w:customStyle="1" w:styleId="Table10ptSub1-ASDEFCON">
    <w:name w:val="Table 10pt Sub1 - ASDEFCON"/>
    <w:basedOn w:val="Table10ptText-ASDEFCON"/>
    <w:rsid w:val="00A64C01"/>
    <w:pPr>
      <w:numPr>
        <w:ilvl w:val="1"/>
      </w:numPr>
      <w:jc w:val="both"/>
    </w:pPr>
  </w:style>
  <w:style w:type="paragraph" w:customStyle="1" w:styleId="Table10ptSub2-ASDEFCON">
    <w:name w:val="Table 10pt Sub2 - ASDEFCON"/>
    <w:basedOn w:val="Table10ptText-ASDEFCON"/>
    <w:rsid w:val="00A64C01"/>
    <w:pPr>
      <w:numPr>
        <w:ilvl w:val="2"/>
      </w:numPr>
      <w:jc w:val="both"/>
    </w:pPr>
  </w:style>
  <w:style w:type="paragraph" w:customStyle="1" w:styleId="ASDEFCONBulletsLV2">
    <w:name w:val="ASDEFCON Bullets LV2"/>
    <w:basedOn w:val="ASDEFCONNormal"/>
    <w:rsid w:val="00A64C01"/>
    <w:pPr>
      <w:numPr>
        <w:numId w:val="4"/>
      </w:numPr>
    </w:pPr>
  </w:style>
  <w:style w:type="paragraph" w:customStyle="1" w:styleId="Table10ptBP1-ASDEFCON">
    <w:name w:val="Table 10pt BP1 - ASDEFCON"/>
    <w:basedOn w:val="ASDEFCONNormal"/>
    <w:rsid w:val="00A64C01"/>
    <w:pPr>
      <w:numPr>
        <w:numId w:val="23"/>
      </w:numPr>
      <w:spacing w:before="60" w:after="60"/>
    </w:pPr>
  </w:style>
  <w:style w:type="paragraph" w:customStyle="1" w:styleId="Table10ptBP2-ASDEFCON">
    <w:name w:val="Table 10pt BP2 - ASDEFCON"/>
    <w:basedOn w:val="ASDEFCONNormal"/>
    <w:link w:val="Table10ptBP2-ASDEFCONCharChar"/>
    <w:rsid w:val="00A64C01"/>
    <w:pPr>
      <w:numPr>
        <w:ilvl w:val="1"/>
        <w:numId w:val="23"/>
      </w:numPr>
      <w:spacing w:before="60" w:after="60"/>
    </w:pPr>
  </w:style>
  <w:style w:type="character" w:customStyle="1" w:styleId="Table10ptBP2-ASDEFCONCharChar">
    <w:name w:val="Table 10pt BP2 - ASDEFCON Char Char"/>
    <w:link w:val="Table10ptBP2-ASDEFCON"/>
    <w:rsid w:val="00A64C01"/>
    <w:rPr>
      <w:rFonts w:ascii="Arial" w:hAnsi="Arial"/>
      <w:color w:val="000000"/>
      <w:szCs w:val="40"/>
    </w:rPr>
  </w:style>
  <w:style w:type="paragraph" w:customStyle="1" w:styleId="GuideMarginHead-ASDEFCON">
    <w:name w:val="Guide Margin Head - ASDEFCON"/>
    <w:basedOn w:val="ASDEFCONNormal"/>
    <w:rsid w:val="00A64C0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64C01"/>
    <w:pPr>
      <w:ind w:left="1680"/>
    </w:pPr>
    <w:rPr>
      <w:lang w:eastAsia="en-US"/>
    </w:rPr>
  </w:style>
  <w:style w:type="paragraph" w:customStyle="1" w:styleId="GuideSublistLv1-ASDEFCON">
    <w:name w:val="Guide Sublist Lv1 - ASDEFCON"/>
    <w:basedOn w:val="ASDEFCONNormal"/>
    <w:qFormat/>
    <w:rsid w:val="00A64C01"/>
    <w:pPr>
      <w:numPr>
        <w:numId w:val="27"/>
      </w:numPr>
    </w:pPr>
    <w:rPr>
      <w:rFonts w:eastAsia="Calibri"/>
      <w:szCs w:val="22"/>
      <w:lang w:eastAsia="en-US"/>
    </w:rPr>
  </w:style>
  <w:style w:type="paragraph" w:customStyle="1" w:styleId="GuideBullets-ASDEFCON">
    <w:name w:val="Guide Bullets - ASDEFCON"/>
    <w:basedOn w:val="ASDEFCONNormal"/>
    <w:rsid w:val="00A64C01"/>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A64C0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64C01"/>
    <w:pPr>
      <w:keepNext/>
      <w:spacing w:before="240"/>
    </w:pPr>
    <w:rPr>
      <w:rFonts w:eastAsia="Calibri"/>
      <w:b/>
      <w:caps/>
      <w:szCs w:val="20"/>
      <w:lang w:eastAsia="en-US"/>
    </w:rPr>
  </w:style>
  <w:style w:type="paragraph" w:customStyle="1" w:styleId="ASDEFCONSublist">
    <w:name w:val="ASDEFCON Sublist"/>
    <w:basedOn w:val="ASDEFCONNormal"/>
    <w:rsid w:val="00A64C01"/>
    <w:pPr>
      <w:numPr>
        <w:numId w:val="28"/>
      </w:numPr>
    </w:pPr>
    <w:rPr>
      <w:iCs/>
    </w:rPr>
  </w:style>
  <w:style w:type="paragraph" w:customStyle="1" w:styleId="ASDEFCONRecitals">
    <w:name w:val="ASDEFCON Recitals"/>
    <w:basedOn w:val="ASDEFCONNormal"/>
    <w:link w:val="ASDEFCONRecitalsCharChar"/>
    <w:rsid w:val="00A64C01"/>
    <w:pPr>
      <w:numPr>
        <w:numId w:val="20"/>
      </w:numPr>
    </w:pPr>
  </w:style>
  <w:style w:type="character" w:customStyle="1" w:styleId="ASDEFCONRecitalsCharChar">
    <w:name w:val="ASDEFCON Recitals Char Char"/>
    <w:link w:val="ASDEFCONRecitals"/>
    <w:rsid w:val="00A64C01"/>
    <w:rPr>
      <w:rFonts w:ascii="Arial" w:hAnsi="Arial"/>
      <w:color w:val="000000"/>
      <w:szCs w:val="40"/>
    </w:rPr>
  </w:style>
  <w:style w:type="paragraph" w:customStyle="1" w:styleId="NoteList-ASDEFCON">
    <w:name w:val="Note List - ASDEFCON"/>
    <w:basedOn w:val="ASDEFCONNormal"/>
    <w:rsid w:val="00A64C01"/>
    <w:pPr>
      <w:numPr>
        <w:numId w:val="21"/>
      </w:numPr>
    </w:pPr>
    <w:rPr>
      <w:b/>
      <w:bCs/>
      <w:i/>
    </w:rPr>
  </w:style>
  <w:style w:type="paragraph" w:customStyle="1" w:styleId="NoteBullets-ASDEFCON">
    <w:name w:val="Note Bullets - ASDEFCON"/>
    <w:basedOn w:val="ASDEFCONNormal"/>
    <w:rsid w:val="00A64C01"/>
    <w:pPr>
      <w:numPr>
        <w:numId w:val="22"/>
      </w:numPr>
    </w:pPr>
    <w:rPr>
      <w:b/>
      <w:i/>
    </w:rPr>
  </w:style>
  <w:style w:type="paragraph" w:styleId="Caption">
    <w:name w:val="caption"/>
    <w:basedOn w:val="Normal"/>
    <w:next w:val="Normal"/>
    <w:qFormat/>
    <w:rsid w:val="00A64C01"/>
    <w:rPr>
      <w:b/>
      <w:bCs/>
      <w:szCs w:val="20"/>
    </w:rPr>
  </w:style>
  <w:style w:type="paragraph" w:customStyle="1" w:styleId="ASDEFCONOperativePartListLV1">
    <w:name w:val="ASDEFCON Operative Part List LV1"/>
    <w:basedOn w:val="ASDEFCONNormal"/>
    <w:rsid w:val="00A64C01"/>
    <w:pPr>
      <w:numPr>
        <w:numId w:val="24"/>
      </w:numPr>
    </w:pPr>
    <w:rPr>
      <w:iCs/>
    </w:rPr>
  </w:style>
  <w:style w:type="paragraph" w:customStyle="1" w:styleId="ASDEFCONOperativePartListLV2">
    <w:name w:val="ASDEFCON Operative Part List LV2"/>
    <w:basedOn w:val="ASDEFCONOperativePartListLV1"/>
    <w:rsid w:val="00A64C01"/>
    <w:pPr>
      <w:numPr>
        <w:ilvl w:val="1"/>
      </w:numPr>
    </w:pPr>
  </w:style>
  <w:style w:type="paragraph" w:customStyle="1" w:styleId="ASDEFCONOptionSpace">
    <w:name w:val="ASDEFCON Option Space"/>
    <w:basedOn w:val="ASDEFCONNormal"/>
    <w:rsid w:val="00A64C01"/>
    <w:pPr>
      <w:spacing w:after="0"/>
    </w:pPr>
    <w:rPr>
      <w:bCs/>
      <w:color w:val="FFFFFF"/>
      <w:sz w:val="8"/>
    </w:rPr>
  </w:style>
  <w:style w:type="paragraph" w:customStyle="1" w:styleId="ATTANNReferencetoCOC">
    <w:name w:val="ATT/ANN Reference to COC"/>
    <w:basedOn w:val="ASDEFCONNormal"/>
    <w:rsid w:val="00A64C01"/>
    <w:pPr>
      <w:keepNext/>
      <w:jc w:val="right"/>
    </w:pPr>
    <w:rPr>
      <w:i/>
      <w:iCs/>
      <w:szCs w:val="20"/>
    </w:rPr>
  </w:style>
  <w:style w:type="paragraph" w:customStyle="1" w:styleId="ASDEFCONHeaderFooterCenter">
    <w:name w:val="ASDEFCON Header/Footer Center"/>
    <w:basedOn w:val="ASDEFCONHeaderFooterLeft"/>
    <w:rsid w:val="00A64C01"/>
    <w:pPr>
      <w:jc w:val="center"/>
    </w:pPr>
    <w:rPr>
      <w:szCs w:val="20"/>
    </w:rPr>
  </w:style>
  <w:style w:type="paragraph" w:customStyle="1" w:styleId="ASDEFCONHeaderFooterRight">
    <w:name w:val="ASDEFCON Header/Footer Right"/>
    <w:basedOn w:val="ASDEFCONHeaderFooterLeft"/>
    <w:rsid w:val="00A64C01"/>
    <w:pPr>
      <w:jc w:val="right"/>
    </w:pPr>
    <w:rPr>
      <w:szCs w:val="20"/>
    </w:rPr>
  </w:style>
  <w:style w:type="paragraph" w:customStyle="1" w:styleId="ASDEFCONHeaderFooterClassification">
    <w:name w:val="ASDEFCON Header/Footer Classification"/>
    <w:basedOn w:val="ASDEFCONHeaderFooterLeft"/>
    <w:rsid w:val="00A64C01"/>
    <w:pPr>
      <w:jc w:val="center"/>
    </w:pPr>
    <w:rPr>
      <w:rFonts w:ascii="Arial Bold" w:hAnsi="Arial Bold"/>
      <w:b/>
      <w:bCs/>
      <w:caps/>
      <w:sz w:val="20"/>
    </w:rPr>
  </w:style>
  <w:style w:type="paragraph" w:customStyle="1" w:styleId="GuideLV3Head-ASDEFCON">
    <w:name w:val="Guide LV3 Head - ASDEFCON"/>
    <w:basedOn w:val="ASDEFCONNormal"/>
    <w:rsid w:val="00A64C01"/>
    <w:pPr>
      <w:keepNext/>
    </w:pPr>
    <w:rPr>
      <w:rFonts w:eastAsia="Calibri"/>
      <w:b/>
      <w:szCs w:val="22"/>
      <w:lang w:eastAsia="en-US"/>
    </w:rPr>
  </w:style>
  <w:style w:type="paragraph" w:customStyle="1" w:styleId="GuideSublistLv2-ASDEFCON">
    <w:name w:val="Guide Sublist Lv2 - ASDEFCON"/>
    <w:basedOn w:val="ASDEFCONNormal"/>
    <w:rsid w:val="00A64C01"/>
    <w:pPr>
      <w:numPr>
        <w:ilvl w:val="1"/>
        <w:numId w:val="27"/>
      </w:numPr>
    </w:pPr>
  </w:style>
  <w:style w:type="paragraph" w:styleId="Revision">
    <w:name w:val="Revision"/>
    <w:hidden/>
    <w:uiPriority w:val="99"/>
    <w:semiHidden/>
    <w:rsid w:val="00403730"/>
    <w:rPr>
      <w:rFonts w:ascii="Arial" w:hAnsi="Arial"/>
      <w:szCs w:val="24"/>
    </w:rPr>
  </w:style>
  <w:style w:type="paragraph" w:styleId="TOCHeading">
    <w:name w:val="TOC Heading"/>
    <w:basedOn w:val="Heading1"/>
    <w:next w:val="Normal"/>
    <w:uiPriority w:val="39"/>
    <w:semiHidden/>
    <w:unhideWhenUsed/>
    <w:qFormat/>
    <w:rsid w:val="00652226"/>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A64C01"/>
    <w:pPr>
      <w:numPr>
        <w:numId w:val="29"/>
      </w:numPr>
    </w:pPr>
  </w:style>
  <w:style w:type="paragraph" w:styleId="Subtitle">
    <w:name w:val="Subtitle"/>
    <w:basedOn w:val="Normal"/>
    <w:next w:val="Normal"/>
    <w:link w:val="SubtitleChar"/>
    <w:uiPriority w:val="99"/>
    <w:qFormat/>
    <w:rsid w:val="002031CA"/>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2031CA"/>
    <w:rPr>
      <w:i/>
      <w:color w:val="003760"/>
      <w:spacing w:val="15"/>
    </w:rPr>
  </w:style>
  <w:style w:type="paragraph" w:customStyle="1" w:styleId="StyleTitleGeorgiaNotBoldLeft">
    <w:name w:val="Style Title + Georgia Not Bold Left"/>
    <w:basedOn w:val="Title"/>
    <w:qFormat/>
    <w:rsid w:val="002031CA"/>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2031CA"/>
    <w:rPr>
      <w:rFonts w:ascii="Calibri Light" w:hAnsi="Calibri Light"/>
      <w:b/>
      <w:bCs/>
      <w:kern w:val="28"/>
      <w:sz w:val="32"/>
      <w:szCs w:val="32"/>
    </w:rPr>
  </w:style>
  <w:style w:type="paragraph" w:customStyle="1" w:styleId="Bullet">
    <w:name w:val="Bullet"/>
    <w:basedOn w:val="ListParagraph"/>
    <w:qFormat/>
    <w:rsid w:val="002031CA"/>
    <w:pPr>
      <w:numPr>
        <w:numId w:val="42"/>
      </w:numPr>
      <w:tabs>
        <w:tab w:val="left" w:pos="567"/>
      </w:tabs>
      <w:jc w:val="left"/>
    </w:pPr>
  </w:style>
  <w:style w:type="paragraph" w:styleId="ListParagraph">
    <w:name w:val="List Paragraph"/>
    <w:basedOn w:val="Normal"/>
    <w:uiPriority w:val="34"/>
    <w:qFormat/>
    <w:rsid w:val="002031CA"/>
    <w:pPr>
      <w:spacing w:after="0"/>
      <w:ind w:left="720"/>
    </w:pPr>
  </w:style>
  <w:style w:type="paragraph" w:customStyle="1" w:styleId="Bullet2">
    <w:name w:val="Bullet 2"/>
    <w:basedOn w:val="Normal"/>
    <w:rsid w:val="002031CA"/>
    <w:pPr>
      <w:numPr>
        <w:numId w:val="49"/>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efence.gov.au/business-industry/industry-capability-programs/enterprise-resource-planning-program"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8D0F8-6B5E-470A-9DE6-5AF623940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616</TotalTime>
  <Pages>2</Pages>
  <Words>2297</Words>
  <Characters>13093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DSD-SUP-PROC</vt:lpstr>
    </vt:vector>
  </TitlesOfParts>
  <Manager/>
  <Company/>
  <LinksUpToDate>false</LinksUpToDate>
  <CharactersWithSpaces>15360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DSD-SUP-PROC</dc:title>
  <dc:subject>Procurement Services</dc:subject>
  <dc:creator/>
  <cp:keywords>Procurement</cp:keywords>
  <cp:lastModifiedBy/>
  <cp:revision>64</cp:revision>
  <cp:lastPrinted>2011-05-16T21:11:00Z</cp:lastPrinted>
  <dcterms:created xsi:type="dcterms:W3CDTF">2017-11-06T05:07:00Z</dcterms:created>
  <dcterms:modified xsi:type="dcterms:W3CDTF">2026-06-18T22:48:00Z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BM80025334</vt:lpwstr>
  </property>
  <property fmtid="{D5CDD505-2E9C-101B-9397-08002B2CF9AE}" pid="4" name="Objective-Version">
    <vt:lpwstr>2.3</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DSD-SUP-PROC-V3.2</vt:lpwstr>
  </property>
  <property fmtid="{D5CDD505-2E9C-101B-9397-08002B2CF9AE}" pid="10" name="Footer_Left">
    <vt:lpwstr/>
  </property>
</Properties>
</file>